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6FEA71" w14:textId="5218196A" w:rsidR="004514AE" w:rsidRPr="004514AE" w:rsidRDefault="004514AE" w:rsidP="004514AE">
      <w:pPr>
        <w:tabs>
          <w:tab w:val="right" w:pos="15704"/>
        </w:tabs>
        <w:rPr>
          <w:rFonts w:cs="Arial"/>
          <w:b/>
          <w:sz w:val="24"/>
          <w:szCs w:val="24"/>
        </w:rPr>
      </w:pPr>
      <w:r w:rsidRPr="004514AE">
        <w:rPr>
          <w:rFonts w:cs="Arial"/>
          <w:b/>
          <w:sz w:val="24"/>
          <w:szCs w:val="24"/>
        </w:rPr>
        <w:t>TSG SA Meeting #10</w:t>
      </w:r>
      <w:r w:rsidR="001217D3">
        <w:rPr>
          <w:rFonts w:cs="Arial"/>
          <w:b/>
          <w:sz w:val="24"/>
          <w:szCs w:val="24"/>
        </w:rPr>
        <w:t>7</w:t>
      </w:r>
      <w:r w:rsidRPr="004514AE">
        <w:rPr>
          <w:rFonts w:cs="Arial"/>
          <w:b/>
          <w:sz w:val="24"/>
          <w:szCs w:val="24"/>
        </w:rPr>
        <w:tab/>
      </w:r>
      <w:r w:rsidR="00DA33CF">
        <w:rPr>
          <w:rFonts w:cs="Arial"/>
          <w:b/>
          <w:sz w:val="24"/>
          <w:szCs w:val="24"/>
        </w:rPr>
        <w:t>SP-2</w:t>
      </w:r>
      <w:r w:rsidR="001217D3">
        <w:rPr>
          <w:rFonts w:cs="Arial"/>
          <w:b/>
          <w:sz w:val="24"/>
          <w:szCs w:val="24"/>
        </w:rPr>
        <w:t>500</w:t>
      </w:r>
      <w:r w:rsidR="003921F5">
        <w:rPr>
          <w:rFonts w:cs="Arial"/>
          <w:b/>
          <w:sz w:val="24"/>
          <w:szCs w:val="24"/>
        </w:rPr>
        <w:t>64</w:t>
      </w:r>
    </w:p>
    <w:p w14:paraId="2781D96D" w14:textId="4FFD201E" w:rsidR="004514AE" w:rsidRPr="004514AE" w:rsidRDefault="001217D3">
      <w:pPr>
        <w:pBdr>
          <w:bottom w:val="single" w:sz="4" w:space="1" w:color="auto"/>
        </w:pBdr>
        <w:tabs>
          <w:tab w:val="right" w:pos="9638"/>
        </w:tabs>
        <w:rPr>
          <w:rFonts w:cs="Arial"/>
          <w:b/>
          <w:bCs/>
          <w:sz w:val="24"/>
          <w:szCs w:val="24"/>
        </w:rPr>
      </w:pPr>
      <w:r>
        <w:rPr>
          <w:rFonts w:eastAsia="SimSun" w:cs="Arial"/>
          <w:b/>
          <w:bCs/>
          <w:sz w:val="24"/>
        </w:rPr>
        <w:t>12 - 14 March, 2025</w:t>
      </w:r>
      <w:r w:rsidRPr="00737948">
        <w:rPr>
          <w:rFonts w:eastAsia="SimSun" w:cs="Arial"/>
          <w:b/>
          <w:bCs/>
          <w:sz w:val="24"/>
        </w:rPr>
        <w:t xml:space="preserve">, </w:t>
      </w:r>
      <w:r>
        <w:rPr>
          <w:rFonts w:eastAsia="SimSun" w:cs="Arial"/>
          <w:b/>
          <w:bCs/>
          <w:sz w:val="24"/>
        </w:rPr>
        <w:t>Incheon, South Korea</w:t>
      </w:r>
    </w:p>
    <w:p w14:paraId="3B7F057C" w14:textId="3044E117" w:rsidR="00626633" w:rsidRPr="00C24F9B" w:rsidRDefault="00626633" w:rsidP="00626633">
      <w:pPr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</w:p>
    <w:p w14:paraId="13024C8D" w14:textId="77777777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Source:</w:t>
      </w:r>
      <w:r>
        <w:rPr>
          <w:rFonts w:cs="Arial"/>
          <w:b/>
          <w:bCs/>
        </w:rPr>
        <w:tab/>
      </w:r>
      <w:r w:rsidR="00EF27D5">
        <w:rPr>
          <w:rFonts w:cs="Arial"/>
          <w:b/>
          <w:bCs/>
        </w:rPr>
        <w:t>SA WG2</w:t>
      </w:r>
    </w:p>
    <w:p w14:paraId="5A3F8348" w14:textId="22202EFC" w:rsidR="004E535C" w:rsidRPr="00E145B1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  <w:lang w:val="en-US"/>
        </w:rPr>
      </w:pPr>
      <w:r>
        <w:rPr>
          <w:rFonts w:cs="Arial"/>
          <w:b/>
          <w:bCs/>
        </w:rPr>
        <w:t>Title:</w:t>
      </w:r>
      <w:r>
        <w:rPr>
          <w:rFonts w:cs="Arial"/>
          <w:b/>
          <w:bCs/>
        </w:rPr>
        <w:tab/>
      </w:r>
      <w:r w:rsidR="003921F5">
        <w:rPr>
          <w:rFonts w:cs="Arial"/>
          <w:b/>
          <w:bCs/>
        </w:rPr>
        <w:t>SA WG2 agreed CRs for XRM_Ph2 (Rel-19)</w:t>
      </w:r>
    </w:p>
    <w:p w14:paraId="519C34A0" w14:textId="5B9D0174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Agenda item:</w:t>
      </w:r>
      <w:r>
        <w:rPr>
          <w:rFonts w:cs="Arial"/>
          <w:b/>
          <w:bCs/>
        </w:rPr>
        <w:tab/>
      </w:r>
      <w:r w:rsidR="001217D3">
        <w:rPr>
          <w:rFonts w:cs="Arial"/>
          <w:b/>
          <w:bCs/>
        </w:rPr>
        <w:t>1</w:t>
      </w:r>
      <w:r w:rsidR="003921F5">
        <w:rPr>
          <w:rFonts w:cs="Arial"/>
          <w:b/>
          <w:bCs/>
        </w:rPr>
        <w:t>9</w:t>
      </w:r>
      <w:r w:rsidR="001217D3">
        <w:rPr>
          <w:rFonts w:cs="Arial"/>
          <w:b/>
          <w:bCs/>
        </w:rPr>
        <w:t>.2</w:t>
      </w:r>
    </w:p>
    <w:p w14:paraId="709BC54C" w14:textId="77777777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Document for:</w:t>
      </w:r>
      <w:r>
        <w:rPr>
          <w:rFonts w:cs="Arial"/>
          <w:b/>
          <w:bCs/>
        </w:rPr>
        <w:tab/>
      </w:r>
      <w:r w:rsidR="00D10268">
        <w:rPr>
          <w:rFonts w:cs="Arial"/>
          <w:b/>
          <w:bCs/>
        </w:rPr>
        <w:t>Approval</w:t>
      </w:r>
    </w:p>
    <w:p w14:paraId="22ECF962" w14:textId="77777777" w:rsidR="004E535C" w:rsidRDefault="004E535C" w:rsidP="004E535C">
      <w:pPr>
        <w:pBdr>
          <w:bottom w:val="single" w:sz="4" w:space="1" w:color="auto"/>
        </w:pBdr>
        <w:rPr>
          <w:rFonts w:cs="Arial"/>
          <w:b/>
          <w:bCs/>
        </w:rPr>
      </w:pPr>
    </w:p>
    <w:p w14:paraId="29E2BBBC" w14:textId="77777777" w:rsidR="006504F0" w:rsidRDefault="006504F0" w:rsidP="006504F0">
      <w:pPr>
        <w:rPr>
          <w:rFonts w:cs="Arial"/>
        </w:rPr>
      </w:pPr>
      <w:r>
        <w:rPr>
          <w:rFonts w:cs="Arial"/>
        </w:rPr>
        <w:t xml:space="preserve">The following CRs were agreed in SA WG2 and are forwarded to </w:t>
      </w:r>
      <w:r w:rsidRPr="001A5153">
        <w:rPr>
          <w:rFonts w:cs="Arial"/>
        </w:rPr>
        <w:t>TSG-SA#</w:t>
      </w:r>
      <w:r>
        <w:rPr>
          <w:rFonts w:cs="Arial"/>
        </w:rPr>
        <w:t>107 for approval:</w:t>
      </w:r>
    </w:p>
    <w:tbl>
      <w:tblPr>
        <w:tblStyle w:val="TableGrid"/>
        <w:tblW w:w="15730" w:type="dxa"/>
        <w:tblLayout w:type="fixed"/>
        <w:tblLook w:val="04A0" w:firstRow="1" w:lastRow="0" w:firstColumn="1" w:lastColumn="0" w:noHBand="0" w:noVBand="1"/>
      </w:tblPr>
      <w:tblGrid>
        <w:gridCol w:w="774"/>
        <w:gridCol w:w="781"/>
        <w:gridCol w:w="251"/>
        <w:gridCol w:w="741"/>
        <w:gridCol w:w="2693"/>
        <w:gridCol w:w="284"/>
        <w:gridCol w:w="708"/>
        <w:gridCol w:w="851"/>
        <w:gridCol w:w="1134"/>
        <w:gridCol w:w="1134"/>
        <w:gridCol w:w="1276"/>
        <w:gridCol w:w="1134"/>
        <w:gridCol w:w="283"/>
        <w:gridCol w:w="284"/>
        <w:gridCol w:w="283"/>
        <w:gridCol w:w="248"/>
        <w:gridCol w:w="1170"/>
        <w:gridCol w:w="1701"/>
      </w:tblGrid>
      <w:tr w:rsidR="006504F0" w:rsidRPr="00E6100C" w14:paraId="747C9097" w14:textId="77777777" w:rsidTr="00065ACC">
        <w:trPr>
          <w:tblHeader/>
        </w:trPr>
        <w:tc>
          <w:tcPr>
            <w:tcW w:w="774" w:type="dxa"/>
            <w:shd w:val="clear" w:color="auto" w:fill="D9D9D9" w:themeFill="background1" w:themeFillShade="D9"/>
          </w:tcPr>
          <w:p w14:paraId="7A48ED1E" w14:textId="77777777" w:rsidR="006504F0" w:rsidRPr="00E6100C" w:rsidRDefault="006504F0" w:rsidP="003921F5">
            <w:pPr>
              <w:pStyle w:val="TAH"/>
              <w:keepNext w:val="0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TS</w:t>
            </w:r>
          </w:p>
        </w:tc>
        <w:tc>
          <w:tcPr>
            <w:tcW w:w="781" w:type="dxa"/>
            <w:shd w:val="clear" w:color="auto" w:fill="D9D9D9" w:themeFill="background1" w:themeFillShade="D9"/>
          </w:tcPr>
          <w:p w14:paraId="5ABD7F39" w14:textId="77777777" w:rsidR="006504F0" w:rsidRPr="00E6100C" w:rsidRDefault="006504F0" w:rsidP="003921F5">
            <w:pPr>
              <w:pStyle w:val="TAH"/>
              <w:keepNext w:val="0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CR</w:t>
            </w:r>
          </w:p>
        </w:tc>
        <w:tc>
          <w:tcPr>
            <w:tcW w:w="251" w:type="dxa"/>
            <w:shd w:val="clear" w:color="auto" w:fill="D9D9D9" w:themeFill="background1" w:themeFillShade="D9"/>
          </w:tcPr>
          <w:p w14:paraId="32C69A21" w14:textId="77777777" w:rsidR="006504F0" w:rsidRPr="00E6100C" w:rsidRDefault="006504F0" w:rsidP="003921F5">
            <w:pPr>
              <w:pStyle w:val="TAH"/>
              <w:keepNext w:val="0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Rev</w:t>
            </w:r>
          </w:p>
        </w:tc>
        <w:tc>
          <w:tcPr>
            <w:tcW w:w="741" w:type="dxa"/>
            <w:shd w:val="clear" w:color="auto" w:fill="D9D9D9" w:themeFill="background1" w:themeFillShade="D9"/>
          </w:tcPr>
          <w:p w14:paraId="0813B776" w14:textId="77777777" w:rsidR="006504F0" w:rsidRPr="00E6100C" w:rsidRDefault="006504F0" w:rsidP="003921F5">
            <w:pPr>
              <w:pStyle w:val="TAH"/>
              <w:keepNext w:val="0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Rel</w:t>
            </w:r>
          </w:p>
        </w:tc>
        <w:tc>
          <w:tcPr>
            <w:tcW w:w="2693" w:type="dxa"/>
            <w:shd w:val="clear" w:color="auto" w:fill="D9D9D9" w:themeFill="background1" w:themeFillShade="D9"/>
          </w:tcPr>
          <w:p w14:paraId="7771EAAD" w14:textId="77777777" w:rsidR="006504F0" w:rsidRPr="00E6100C" w:rsidRDefault="006504F0" w:rsidP="003921F5">
            <w:pPr>
              <w:pStyle w:val="TAH"/>
              <w:keepNext w:val="0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Title</w:t>
            </w:r>
          </w:p>
        </w:tc>
        <w:tc>
          <w:tcPr>
            <w:tcW w:w="284" w:type="dxa"/>
            <w:shd w:val="clear" w:color="auto" w:fill="D9D9D9" w:themeFill="background1" w:themeFillShade="D9"/>
          </w:tcPr>
          <w:p w14:paraId="6844F39E" w14:textId="77777777" w:rsidR="006504F0" w:rsidRPr="00E6100C" w:rsidRDefault="006504F0" w:rsidP="003921F5">
            <w:pPr>
              <w:pStyle w:val="TAH"/>
              <w:keepNext w:val="0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Cat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14:paraId="3842EF82" w14:textId="77777777" w:rsidR="006504F0" w:rsidRPr="00E6100C" w:rsidRDefault="006504F0" w:rsidP="003921F5">
            <w:pPr>
              <w:pStyle w:val="TAH"/>
              <w:keepNext w:val="0"/>
              <w:rPr>
                <w:sz w:val="16"/>
                <w:szCs w:val="16"/>
              </w:rPr>
            </w:pPr>
            <w:proofErr w:type="spellStart"/>
            <w:r w:rsidRPr="00E6100C">
              <w:rPr>
                <w:sz w:val="16"/>
                <w:szCs w:val="16"/>
              </w:rPr>
              <w:t>Vsn</w:t>
            </w:r>
            <w:proofErr w:type="spellEnd"/>
          </w:p>
        </w:tc>
        <w:tc>
          <w:tcPr>
            <w:tcW w:w="851" w:type="dxa"/>
            <w:shd w:val="clear" w:color="auto" w:fill="D9D9D9" w:themeFill="background1" w:themeFillShade="D9"/>
          </w:tcPr>
          <w:p w14:paraId="7AEB1268" w14:textId="77777777" w:rsidR="006504F0" w:rsidRPr="00E6100C" w:rsidRDefault="006504F0" w:rsidP="003921F5">
            <w:pPr>
              <w:pStyle w:val="TAH"/>
              <w:keepNext w:val="0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@ Mtg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272E2B3A" w14:textId="77777777" w:rsidR="006504F0" w:rsidRPr="00E6100C" w:rsidRDefault="006504F0" w:rsidP="003921F5">
            <w:pPr>
              <w:pStyle w:val="TAH"/>
              <w:keepNext w:val="0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TD#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313D04E5" w14:textId="77777777" w:rsidR="006504F0" w:rsidRPr="00E6100C" w:rsidRDefault="006504F0" w:rsidP="003921F5">
            <w:pPr>
              <w:pStyle w:val="TAH"/>
              <w:keepNext w:val="0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Source to WG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0CF1A135" w14:textId="77777777" w:rsidR="006504F0" w:rsidRPr="00E6100C" w:rsidRDefault="006504F0" w:rsidP="003921F5">
            <w:pPr>
              <w:pStyle w:val="TAH"/>
              <w:keepNext w:val="0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Work Item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2CC223D4" w14:textId="77777777" w:rsidR="006504F0" w:rsidRPr="00E6100C" w:rsidRDefault="006504F0" w:rsidP="003921F5">
            <w:pPr>
              <w:pStyle w:val="TAH"/>
              <w:keepNext w:val="0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Clauses affected</w:t>
            </w:r>
          </w:p>
        </w:tc>
        <w:tc>
          <w:tcPr>
            <w:tcW w:w="283" w:type="dxa"/>
            <w:shd w:val="clear" w:color="auto" w:fill="D9D9D9" w:themeFill="background1" w:themeFillShade="D9"/>
          </w:tcPr>
          <w:p w14:paraId="2EE550FC" w14:textId="77777777" w:rsidR="006504F0" w:rsidRPr="00E6100C" w:rsidRDefault="006504F0" w:rsidP="003921F5">
            <w:pPr>
              <w:pStyle w:val="TAH"/>
              <w:keepNext w:val="0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USIM</w:t>
            </w:r>
          </w:p>
        </w:tc>
        <w:tc>
          <w:tcPr>
            <w:tcW w:w="284" w:type="dxa"/>
            <w:shd w:val="clear" w:color="auto" w:fill="D9D9D9" w:themeFill="background1" w:themeFillShade="D9"/>
          </w:tcPr>
          <w:p w14:paraId="2E60ACA3" w14:textId="77777777" w:rsidR="006504F0" w:rsidRPr="00E6100C" w:rsidRDefault="006504F0" w:rsidP="003921F5">
            <w:pPr>
              <w:pStyle w:val="TAH"/>
              <w:keepNext w:val="0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ME/UE</w:t>
            </w:r>
          </w:p>
        </w:tc>
        <w:tc>
          <w:tcPr>
            <w:tcW w:w="283" w:type="dxa"/>
            <w:shd w:val="clear" w:color="auto" w:fill="D9D9D9" w:themeFill="background1" w:themeFillShade="D9"/>
          </w:tcPr>
          <w:p w14:paraId="4DCBC1EE" w14:textId="77777777" w:rsidR="006504F0" w:rsidRPr="00E6100C" w:rsidRDefault="006504F0" w:rsidP="003921F5">
            <w:pPr>
              <w:pStyle w:val="TAH"/>
              <w:keepNext w:val="0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RAN</w:t>
            </w:r>
          </w:p>
        </w:tc>
        <w:tc>
          <w:tcPr>
            <w:tcW w:w="248" w:type="dxa"/>
            <w:shd w:val="clear" w:color="auto" w:fill="D9D9D9" w:themeFill="background1" w:themeFillShade="D9"/>
          </w:tcPr>
          <w:p w14:paraId="1CDBA3B3" w14:textId="77777777" w:rsidR="006504F0" w:rsidRPr="00E6100C" w:rsidRDefault="006504F0" w:rsidP="003921F5">
            <w:pPr>
              <w:pStyle w:val="TAH"/>
              <w:keepNext w:val="0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CN</w:t>
            </w:r>
          </w:p>
        </w:tc>
        <w:tc>
          <w:tcPr>
            <w:tcW w:w="1170" w:type="dxa"/>
            <w:shd w:val="clear" w:color="auto" w:fill="D9D9D9" w:themeFill="background1" w:themeFillShade="D9"/>
          </w:tcPr>
          <w:p w14:paraId="3123D482" w14:textId="77777777" w:rsidR="006504F0" w:rsidRPr="00E6100C" w:rsidRDefault="006504F0" w:rsidP="003921F5">
            <w:pPr>
              <w:pStyle w:val="TAH"/>
              <w:keepNext w:val="0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 xml:space="preserve">Other </w:t>
            </w:r>
            <w:proofErr w:type="spellStart"/>
            <w:r w:rsidRPr="00E6100C">
              <w:rPr>
                <w:sz w:val="16"/>
                <w:szCs w:val="16"/>
              </w:rPr>
              <w:t>Aff</w:t>
            </w:r>
            <w:proofErr w:type="spellEnd"/>
            <w:r w:rsidRPr="00E6100C">
              <w:rPr>
                <w:sz w:val="16"/>
                <w:szCs w:val="16"/>
              </w:rPr>
              <w:t xml:space="preserve"> Specs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469C47D5" w14:textId="77777777" w:rsidR="006504F0" w:rsidRPr="00E6100C" w:rsidRDefault="006504F0" w:rsidP="003921F5">
            <w:pPr>
              <w:pStyle w:val="TAH"/>
              <w:keepNext w:val="0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Other comments</w:t>
            </w:r>
          </w:p>
        </w:tc>
      </w:tr>
      <w:tr w:rsidR="003921F5" w:rsidRPr="00E6100C" w14:paraId="1C456B7C" w14:textId="77777777" w:rsidTr="00065ACC">
        <w:tc>
          <w:tcPr>
            <w:tcW w:w="774" w:type="dxa"/>
          </w:tcPr>
          <w:p w14:paraId="69C3E55E" w14:textId="1A24DA7C" w:rsidR="003921F5" w:rsidRDefault="003921F5" w:rsidP="003921F5">
            <w:pPr>
              <w:pStyle w:val="TAL"/>
              <w:keepNext w:val="0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23.316</w:t>
            </w:r>
          </w:p>
        </w:tc>
        <w:tc>
          <w:tcPr>
            <w:tcW w:w="781" w:type="dxa"/>
          </w:tcPr>
          <w:p w14:paraId="1B433260" w14:textId="12DE9965" w:rsidR="003921F5" w:rsidRDefault="003921F5" w:rsidP="003921F5">
            <w:pPr>
              <w:pStyle w:val="TAL"/>
              <w:keepNext w:val="0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2143</w:t>
            </w:r>
          </w:p>
        </w:tc>
        <w:tc>
          <w:tcPr>
            <w:tcW w:w="251" w:type="dxa"/>
          </w:tcPr>
          <w:p w14:paraId="7BF03D93" w14:textId="00AF8313" w:rsidR="003921F5" w:rsidRDefault="003921F5" w:rsidP="003921F5">
            <w:pPr>
              <w:pStyle w:val="TAL"/>
              <w:keepNext w:val="0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41" w:type="dxa"/>
          </w:tcPr>
          <w:p w14:paraId="4A773327" w14:textId="68441909" w:rsidR="003921F5" w:rsidRDefault="003921F5" w:rsidP="003921F5">
            <w:pPr>
              <w:pStyle w:val="TAL"/>
              <w:keepNext w:val="0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59F237A8" w14:textId="178163C3" w:rsidR="003921F5" w:rsidRDefault="003921F5" w:rsidP="003921F5">
            <w:pPr>
              <w:pStyle w:val="TAL"/>
              <w:keepNext w:val="0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L4S support in wireline access</w:t>
            </w:r>
          </w:p>
        </w:tc>
        <w:tc>
          <w:tcPr>
            <w:tcW w:w="284" w:type="dxa"/>
          </w:tcPr>
          <w:p w14:paraId="3C4E15BA" w14:textId="59DCE796" w:rsidR="003921F5" w:rsidRDefault="003921F5" w:rsidP="003921F5">
            <w:pPr>
              <w:pStyle w:val="TAL"/>
              <w:keepNext w:val="0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708" w:type="dxa"/>
          </w:tcPr>
          <w:p w14:paraId="1AA4576A" w14:textId="0AAD44BB" w:rsidR="003921F5" w:rsidRDefault="003921F5" w:rsidP="003921F5">
            <w:pPr>
              <w:pStyle w:val="TAL"/>
              <w:keepNext w:val="0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19.0.0</w:t>
            </w:r>
          </w:p>
        </w:tc>
        <w:tc>
          <w:tcPr>
            <w:tcW w:w="851" w:type="dxa"/>
          </w:tcPr>
          <w:p w14:paraId="2DBA44FE" w14:textId="3432683E" w:rsidR="003921F5" w:rsidRDefault="003921F5" w:rsidP="003921F5">
            <w:pPr>
              <w:pStyle w:val="TAL"/>
              <w:keepNext w:val="0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S2#166AHE</w:t>
            </w:r>
          </w:p>
        </w:tc>
        <w:tc>
          <w:tcPr>
            <w:tcW w:w="1134" w:type="dxa"/>
          </w:tcPr>
          <w:p w14:paraId="5DF582B0" w14:textId="0CD5CFBE" w:rsidR="003921F5" w:rsidRDefault="003921F5" w:rsidP="003921F5">
            <w:pPr>
              <w:pStyle w:val="TAL"/>
              <w:keepNext w:val="0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S2-2501114</w:t>
            </w:r>
          </w:p>
        </w:tc>
        <w:tc>
          <w:tcPr>
            <w:tcW w:w="1134" w:type="dxa"/>
          </w:tcPr>
          <w:p w14:paraId="2EA37F8B" w14:textId="018F6EDD" w:rsidR="003921F5" w:rsidRDefault="003921F5" w:rsidP="003921F5">
            <w:pPr>
              <w:pStyle w:val="TAL"/>
              <w:keepNext w:val="0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Samsung</w:t>
            </w:r>
          </w:p>
        </w:tc>
        <w:tc>
          <w:tcPr>
            <w:tcW w:w="1276" w:type="dxa"/>
          </w:tcPr>
          <w:p w14:paraId="5160B6A9" w14:textId="769CC8A8" w:rsidR="003921F5" w:rsidRDefault="003921F5" w:rsidP="003921F5">
            <w:pPr>
              <w:pStyle w:val="TAL"/>
              <w:keepNext w:val="0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XRM_Ph2</w:t>
            </w:r>
          </w:p>
        </w:tc>
        <w:tc>
          <w:tcPr>
            <w:tcW w:w="1134" w:type="dxa"/>
          </w:tcPr>
          <w:p w14:paraId="064C4FF5" w14:textId="77CAD3F5" w:rsidR="003921F5" w:rsidRDefault="003921F5" w:rsidP="003921F5">
            <w:pPr>
              <w:pStyle w:val="TAL"/>
              <w:keepNext w:val="0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7.2.2.1, 7.3.1.1, 7.3.2</w:t>
            </w:r>
          </w:p>
        </w:tc>
        <w:tc>
          <w:tcPr>
            <w:tcW w:w="283" w:type="dxa"/>
          </w:tcPr>
          <w:p w14:paraId="38A42652" w14:textId="77777777" w:rsidR="003921F5" w:rsidRPr="00E6100C" w:rsidRDefault="003921F5" w:rsidP="003921F5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0C5EFA19" w14:textId="3B325E35" w:rsidR="003921F5" w:rsidRDefault="003921F5" w:rsidP="003921F5">
            <w:pPr>
              <w:pStyle w:val="TAL"/>
              <w:keepNext w:val="0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283" w:type="dxa"/>
          </w:tcPr>
          <w:p w14:paraId="32AD508C" w14:textId="77777777" w:rsidR="003921F5" w:rsidRDefault="003921F5" w:rsidP="003921F5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3DF7DEEE" w14:textId="1654E901" w:rsidR="003921F5" w:rsidRDefault="003921F5" w:rsidP="003921F5">
            <w:pPr>
              <w:pStyle w:val="TAL"/>
              <w:keepNext w:val="0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693022A8" w14:textId="77777777" w:rsidR="003921F5" w:rsidRDefault="003921F5" w:rsidP="003921F5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76AE6AD5" w14:textId="77777777" w:rsidR="003921F5" w:rsidRDefault="003921F5" w:rsidP="003921F5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</w:tr>
      <w:tr w:rsidR="003921F5" w:rsidRPr="00E6100C" w14:paraId="4B78E805" w14:textId="77777777" w:rsidTr="00065ACC">
        <w:tc>
          <w:tcPr>
            <w:tcW w:w="774" w:type="dxa"/>
          </w:tcPr>
          <w:p w14:paraId="7CCFDD60" w14:textId="7869D4EA" w:rsidR="003921F5" w:rsidRPr="00B374EF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23.501</w:t>
            </w:r>
          </w:p>
        </w:tc>
        <w:tc>
          <w:tcPr>
            <w:tcW w:w="781" w:type="dxa"/>
          </w:tcPr>
          <w:p w14:paraId="4D6CB3B8" w14:textId="0F1A11B1" w:rsidR="003921F5" w:rsidRPr="00B374EF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5524</w:t>
            </w:r>
          </w:p>
        </w:tc>
        <w:tc>
          <w:tcPr>
            <w:tcW w:w="251" w:type="dxa"/>
          </w:tcPr>
          <w:p w14:paraId="5E377FD2" w14:textId="7625705D" w:rsidR="003921F5" w:rsidRPr="00B374EF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16</w:t>
            </w:r>
          </w:p>
        </w:tc>
        <w:tc>
          <w:tcPr>
            <w:tcW w:w="741" w:type="dxa"/>
          </w:tcPr>
          <w:p w14:paraId="122F7D4C" w14:textId="1554A16A" w:rsidR="003921F5" w:rsidRPr="00B374EF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42E69690" w14:textId="6AC11C46" w:rsidR="003921F5" w:rsidRPr="00B374EF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Support Alternative QoS profile with PDU Set QoS and Notification Control</w:t>
            </w:r>
          </w:p>
        </w:tc>
        <w:tc>
          <w:tcPr>
            <w:tcW w:w="284" w:type="dxa"/>
          </w:tcPr>
          <w:p w14:paraId="232AF6DE" w14:textId="0D668F30" w:rsidR="003921F5" w:rsidRPr="00B374EF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708" w:type="dxa"/>
          </w:tcPr>
          <w:p w14:paraId="424D7359" w14:textId="328FCB2D" w:rsidR="003921F5" w:rsidRPr="00B374EF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19.2.1</w:t>
            </w:r>
          </w:p>
        </w:tc>
        <w:tc>
          <w:tcPr>
            <w:tcW w:w="851" w:type="dxa"/>
          </w:tcPr>
          <w:p w14:paraId="304EE8DC" w14:textId="517253AA" w:rsidR="003921F5" w:rsidRPr="00B374EF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S2#167</w:t>
            </w:r>
          </w:p>
        </w:tc>
        <w:tc>
          <w:tcPr>
            <w:tcW w:w="1134" w:type="dxa"/>
          </w:tcPr>
          <w:p w14:paraId="5E481D5B" w14:textId="2A008430" w:rsidR="003921F5" w:rsidRPr="00B374EF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S2-2502678</w:t>
            </w:r>
          </w:p>
        </w:tc>
        <w:tc>
          <w:tcPr>
            <w:tcW w:w="1134" w:type="dxa"/>
          </w:tcPr>
          <w:p w14:paraId="0F9B194F" w14:textId="70DC00B3" w:rsidR="003921F5" w:rsidRPr="00B374EF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 xml:space="preserve">CATT, Nokia, Tencent, vivo, Samsung, Xiaomi, Huawei, </w:t>
            </w:r>
            <w:proofErr w:type="spellStart"/>
            <w:r w:rsidRPr="00F970E0">
              <w:rPr>
                <w:rFonts w:cs="Arial"/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276" w:type="dxa"/>
          </w:tcPr>
          <w:p w14:paraId="4C2698BB" w14:textId="4313B602" w:rsidR="003921F5" w:rsidRPr="00B374EF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XRM_Ph2</w:t>
            </w:r>
          </w:p>
        </w:tc>
        <w:tc>
          <w:tcPr>
            <w:tcW w:w="1134" w:type="dxa"/>
          </w:tcPr>
          <w:p w14:paraId="7FBE1E23" w14:textId="663A429E" w:rsidR="003921F5" w:rsidRPr="00B374EF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5.7.1.2a, 5.7.2.4.1, 5.7.2.4.1a</w:t>
            </w:r>
          </w:p>
        </w:tc>
        <w:tc>
          <w:tcPr>
            <w:tcW w:w="283" w:type="dxa"/>
          </w:tcPr>
          <w:p w14:paraId="3B972D9C" w14:textId="77777777" w:rsidR="003921F5" w:rsidRPr="00E6100C" w:rsidRDefault="003921F5" w:rsidP="003921F5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31BD8E1E" w14:textId="77777777" w:rsidR="003921F5" w:rsidRPr="00B374EF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01E393" w14:textId="641A83B5" w:rsidR="003921F5" w:rsidRDefault="003921F5" w:rsidP="003921F5">
            <w:pPr>
              <w:pStyle w:val="TAL"/>
              <w:keepNext w:val="0"/>
              <w:rPr>
                <w:rFonts w:cs="Arial"/>
                <w:sz w:val="16"/>
              </w:rPr>
            </w:pPr>
            <w:r w:rsidRPr="00F970E0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248" w:type="dxa"/>
          </w:tcPr>
          <w:p w14:paraId="73844D99" w14:textId="683BAE90" w:rsidR="003921F5" w:rsidRPr="00B374EF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35A1E68F" w14:textId="77777777" w:rsidR="003921F5" w:rsidRDefault="003921F5" w:rsidP="003921F5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1F16DF15" w14:textId="77777777" w:rsidR="003921F5" w:rsidRDefault="003921F5" w:rsidP="003921F5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</w:tr>
      <w:tr w:rsidR="003921F5" w:rsidRPr="00E6100C" w14:paraId="3980FE39" w14:textId="77777777" w:rsidTr="00065ACC">
        <w:tc>
          <w:tcPr>
            <w:tcW w:w="774" w:type="dxa"/>
          </w:tcPr>
          <w:p w14:paraId="7D6CF26C" w14:textId="24A5927F" w:rsidR="003921F5" w:rsidRPr="00F970E0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23.501</w:t>
            </w:r>
          </w:p>
        </w:tc>
        <w:tc>
          <w:tcPr>
            <w:tcW w:w="781" w:type="dxa"/>
          </w:tcPr>
          <w:p w14:paraId="579D03A2" w14:textId="7EF1D80B" w:rsidR="003921F5" w:rsidRPr="00F970E0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5651</w:t>
            </w:r>
          </w:p>
        </w:tc>
        <w:tc>
          <w:tcPr>
            <w:tcW w:w="251" w:type="dxa"/>
          </w:tcPr>
          <w:p w14:paraId="3DA134FE" w14:textId="1EFA09E5" w:rsidR="003921F5" w:rsidRPr="00F970E0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741" w:type="dxa"/>
          </w:tcPr>
          <w:p w14:paraId="6C7AD7A0" w14:textId="795A5F3E" w:rsidR="003921F5" w:rsidRPr="00F970E0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3FAF0FC8" w14:textId="1B04D18D" w:rsidR="003921F5" w:rsidRPr="00F970E0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Corrections for 23.501 Data boosting triggered by AS/AF</w:t>
            </w:r>
          </w:p>
        </w:tc>
        <w:tc>
          <w:tcPr>
            <w:tcW w:w="284" w:type="dxa"/>
          </w:tcPr>
          <w:p w14:paraId="39FD52D5" w14:textId="22E7C3CC" w:rsidR="003921F5" w:rsidRPr="00F970E0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708" w:type="dxa"/>
          </w:tcPr>
          <w:p w14:paraId="465F93CA" w14:textId="304F3E14" w:rsidR="003921F5" w:rsidRPr="00F970E0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19.2.0</w:t>
            </w:r>
          </w:p>
        </w:tc>
        <w:tc>
          <w:tcPr>
            <w:tcW w:w="851" w:type="dxa"/>
          </w:tcPr>
          <w:p w14:paraId="5BB58120" w14:textId="6B0D5E5A" w:rsidR="003921F5" w:rsidRPr="00F970E0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S2#167</w:t>
            </w:r>
          </w:p>
        </w:tc>
        <w:tc>
          <w:tcPr>
            <w:tcW w:w="1134" w:type="dxa"/>
          </w:tcPr>
          <w:p w14:paraId="5D27932C" w14:textId="7AE9A1C5" w:rsidR="003921F5" w:rsidRPr="00F970E0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S2-2502472</w:t>
            </w:r>
          </w:p>
        </w:tc>
        <w:tc>
          <w:tcPr>
            <w:tcW w:w="1134" w:type="dxa"/>
          </w:tcPr>
          <w:p w14:paraId="5245E410" w14:textId="6FF0052A" w:rsidR="003921F5" w:rsidRPr="00F970E0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 xml:space="preserve">Lenovo, Tencent, Tencent Cloud, China Telecom, </w:t>
            </w:r>
            <w:proofErr w:type="spellStart"/>
            <w:r w:rsidRPr="00F970E0">
              <w:rPr>
                <w:rFonts w:cs="Arial"/>
                <w:sz w:val="16"/>
                <w:szCs w:val="16"/>
              </w:rPr>
              <w:t>InterDigital</w:t>
            </w:r>
            <w:proofErr w:type="spellEnd"/>
            <w:r w:rsidRPr="00F970E0">
              <w:rPr>
                <w:rFonts w:cs="Arial"/>
                <w:sz w:val="16"/>
                <w:szCs w:val="16"/>
              </w:rPr>
              <w:t xml:space="preserve">, Nokia, Apple, Samsung, CATT, Meta USA, CMCC, Xiaomi, Huawei, </w:t>
            </w:r>
            <w:proofErr w:type="spellStart"/>
            <w:r w:rsidRPr="00F970E0">
              <w:rPr>
                <w:rFonts w:cs="Arial"/>
                <w:sz w:val="16"/>
                <w:szCs w:val="16"/>
              </w:rPr>
              <w:t>HiSilicon</w:t>
            </w:r>
            <w:proofErr w:type="spellEnd"/>
            <w:r w:rsidRPr="00F970E0">
              <w:rPr>
                <w:rFonts w:cs="Arial"/>
                <w:sz w:val="16"/>
                <w:szCs w:val="16"/>
              </w:rPr>
              <w:t>, Ericsson</w:t>
            </w:r>
          </w:p>
        </w:tc>
        <w:tc>
          <w:tcPr>
            <w:tcW w:w="1276" w:type="dxa"/>
          </w:tcPr>
          <w:p w14:paraId="5E4B14EC" w14:textId="66030D2C" w:rsidR="003921F5" w:rsidRPr="00F970E0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XRM_Ph2</w:t>
            </w:r>
          </w:p>
        </w:tc>
        <w:tc>
          <w:tcPr>
            <w:tcW w:w="1134" w:type="dxa"/>
          </w:tcPr>
          <w:p w14:paraId="016E9D25" w14:textId="1E1D4700" w:rsidR="003921F5" w:rsidRPr="00F970E0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5.37.10.x, 5.8.5.3</w:t>
            </w:r>
          </w:p>
        </w:tc>
        <w:tc>
          <w:tcPr>
            <w:tcW w:w="283" w:type="dxa"/>
          </w:tcPr>
          <w:p w14:paraId="0B8F4E24" w14:textId="77777777" w:rsidR="003921F5" w:rsidRPr="00E6100C" w:rsidRDefault="003921F5" w:rsidP="003921F5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13B56950" w14:textId="77777777" w:rsidR="003921F5" w:rsidRPr="00B374EF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95E3D0" w14:textId="77777777" w:rsidR="003921F5" w:rsidRPr="00F970E0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48" w:type="dxa"/>
          </w:tcPr>
          <w:p w14:paraId="5E51782B" w14:textId="643981B2" w:rsidR="003921F5" w:rsidRPr="00F970E0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767BE465" w14:textId="77777777" w:rsidR="003921F5" w:rsidRDefault="003921F5" w:rsidP="003921F5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09F5E5E3" w14:textId="77777777" w:rsidR="003921F5" w:rsidRDefault="003921F5" w:rsidP="003921F5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</w:tr>
      <w:tr w:rsidR="003921F5" w:rsidRPr="00E6100C" w14:paraId="1B5B5E82" w14:textId="77777777" w:rsidTr="00065ACC">
        <w:tc>
          <w:tcPr>
            <w:tcW w:w="774" w:type="dxa"/>
          </w:tcPr>
          <w:p w14:paraId="38132695" w14:textId="1B4566B0" w:rsidR="003921F5" w:rsidRPr="00F970E0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23.501</w:t>
            </w:r>
          </w:p>
        </w:tc>
        <w:tc>
          <w:tcPr>
            <w:tcW w:w="781" w:type="dxa"/>
          </w:tcPr>
          <w:p w14:paraId="51BBF779" w14:textId="50813006" w:rsidR="003921F5" w:rsidRPr="00F970E0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5670</w:t>
            </w:r>
          </w:p>
        </w:tc>
        <w:tc>
          <w:tcPr>
            <w:tcW w:w="251" w:type="dxa"/>
          </w:tcPr>
          <w:p w14:paraId="3311B287" w14:textId="071C37F7" w:rsidR="003921F5" w:rsidRPr="00F970E0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741" w:type="dxa"/>
          </w:tcPr>
          <w:p w14:paraId="48FAA927" w14:textId="609BB3C7" w:rsidR="003921F5" w:rsidRPr="00F970E0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53381B47" w14:textId="504CCA36" w:rsidR="003921F5" w:rsidRPr="00F970E0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KI#9, Support of Available Data Rate</w:t>
            </w:r>
          </w:p>
        </w:tc>
        <w:tc>
          <w:tcPr>
            <w:tcW w:w="284" w:type="dxa"/>
          </w:tcPr>
          <w:p w14:paraId="2A7B5207" w14:textId="2CF64931" w:rsidR="003921F5" w:rsidRPr="00F970E0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708" w:type="dxa"/>
          </w:tcPr>
          <w:p w14:paraId="5806AB36" w14:textId="7F62B2E4" w:rsidR="003921F5" w:rsidRPr="00F970E0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19.2.1</w:t>
            </w:r>
          </w:p>
        </w:tc>
        <w:tc>
          <w:tcPr>
            <w:tcW w:w="851" w:type="dxa"/>
          </w:tcPr>
          <w:p w14:paraId="12E31A33" w14:textId="0875C9B8" w:rsidR="003921F5" w:rsidRPr="00F970E0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S2#167</w:t>
            </w:r>
          </w:p>
        </w:tc>
        <w:tc>
          <w:tcPr>
            <w:tcW w:w="1134" w:type="dxa"/>
          </w:tcPr>
          <w:p w14:paraId="2D70D95D" w14:textId="29C8591C" w:rsidR="003921F5" w:rsidRPr="00F970E0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S2-2502675</w:t>
            </w:r>
          </w:p>
        </w:tc>
        <w:tc>
          <w:tcPr>
            <w:tcW w:w="1134" w:type="dxa"/>
          </w:tcPr>
          <w:p w14:paraId="5D4F9F86" w14:textId="060F42AB" w:rsidR="003921F5" w:rsidRPr="00F970E0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 xml:space="preserve">vivo, CATT, Tencent, Lenovo, </w:t>
            </w:r>
            <w:proofErr w:type="spellStart"/>
            <w:r w:rsidRPr="00F970E0">
              <w:rPr>
                <w:rFonts w:cs="Arial"/>
                <w:sz w:val="16"/>
                <w:szCs w:val="16"/>
              </w:rPr>
              <w:t>InterDigital</w:t>
            </w:r>
            <w:proofErr w:type="spellEnd"/>
            <w:r w:rsidRPr="00F970E0">
              <w:rPr>
                <w:rFonts w:cs="Arial"/>
                <w:sz w:val="16"/>
                <w:szCs w:val="16"/>
              </w:rPr>
              <w:t>, Nokia, Huawei</w:t>
            </w:r>
          </w:p>
        </w:tc>
        <w:tc>
          <w:tcPr>
            <w:tcW w:w="1276" w:type="dxa"/>
          </w:tcPr>
          <w:p w14:paraId="52A7B03E" w14:textId="127D5624" w:rsidR="003921F5" w:rsidRPr="00F970E0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XRM_Ph2</w:t>
            </w:r>
          </w:p>
        </w:tc>
        <w:tc>
          <w:tcPr>
            <w:tcW w:w="1134" w:type="dxa"/>
          </w:tcPr>
          <w:p w14:paraId="06212F31" w14:textId="6D5E6982" w:rsidR="003921F5" w:rsidRPr="00F970E0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5.8.2.18, 5.37.4, 5.45.1, 5.45.x(new)</w:t>
            </w:r>
          </w:p>
        </w:tc>
        <w:tc>
          <w:tcPr>
            <w:tcW w:w="283" w:type="dxa"/>
          </w:tcPr>
          <w:p w14:paraId="421C1729" w14:textId="77777777" w:rsidR="003921F5" w:rsidRPr="00E6100C" w:rsidRDefault="003921F5" w:rsidP="003921F5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4AB147C0" w14:textId="77777777" w:rsidR="003921F5" w:rsidRPr="00B374EF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1A7203" w14:textId="5A029689" w:rsidR="003921F5" w:rsidRPr="00F970E0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248" w:type="dxa"/>
          </w:tcPr>
          <w:p w14:paraId="279487BA" w14:textId="3055FEC8" w:rsidR="003921F5" w:rsidRPr="00F970E0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0827AB9D" w14:textId="77777777" w:rsidR="003921F5" w:rsidRDefault="003921F5" w:rsidP="003921F5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74EF4C9F" w14:textId="77777777" w:rsidR="003921F5" w:rsidRDefault="003921F5" w:rsidP="003921F5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</w:tr>
      <w:tr w:rsidR="003921F5" w:rsidRPr="00E6100C" w14:paraId="13C9F337" w14:textId="77777777" w:rsidTr="00065ACC">
        <w:tc>
          <w:tcPr>
            <w:tcW w:w="774" w:type="dxa"/>
          </w:tcPr>
          <w:p w14:paraId="6755F404" w14:textId="45844C89" w:rsidR="003921F5" w:rsidRPr="00F970E0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lastRenderedPageBreak/>
              <w:t>23.501</w:t>
            </w:r>
          </w:p>
        </w:tc>
        <w:tc>
          <w:tcPr>
            <w:tcW w:w="781" w:type="dxa"/>
          </w:tcPr>
          <w:p w14:paraId="677F1FD5" w14:textId="7F790F83" w:rsidR="003921F5" w:rsidRPr="00F970E0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5673</w:t>
            </w:r>
          </w:p>
        </w:tc>
        <w:tc>
          <w:tcPr>
            <w:tcW w:w="251" w:type="dxa"/>
          </w:tcPr>
          <w:p w14:paraId="12F51B2E" w14:textId="62551C6F" w:rsidR="003921F5" w:rsidRPr="00F970E0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741" w:type="dxa"/>
          </w:tcPr>
          <w:p w14:paraId="60205D4B" w14:textId="7630B44C" w:rsidR="003921F5" w:rsidRPr="00F970E0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54A7FF2E" w14:textId="4581CFFB" w:rsidR="003921F5" w:rsidRPr="00F970E0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KI#1, Support the PDU Set Information Marking Support Indication</w:t>
            </w:r>
          </w:p>
        </w:tc>
        <w:tc>
          <w:tcPr>
            <w:tcW w:w="284" w:type="dxa"/>
          </w:tcPr>
          <w:p w14:paraId="4BF567FE" w14:textId="20149A24" w:rsidR="003921F5" w:rsidRPr="00F970E0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708" w:type="dxa"/>
          </w:tcPr>
          <w:p w14:paraId="20A364C6" w14:textId="516A1545" w:rsidR="003921F5" w:rsidRPr="00F970E0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19.2.1</w:t>
            </w:r>
          </w:p>
        </w:tc>
        <w:tc>
          <w:tcPr>
            <w:tcW w:w="851" w:type="dxa"/>
          </w:tcPr>
          <w:p w14:paraId="375DD02E" w14:textId="6DBEC8C3" w:rsidR="003921F5" w:rsidRPr="00F970E0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S2#167</w:t>
            </w:r>
          </w:p>
        </w:tc>
        <w:tc>
          <w:tcPr>
            <w:tcW w:w="1134" w:type="dxa"/>
          </w:tcPr>
          <w:p w14:paraId="25083CCB" w14:textId="4B28D2BB" w:rsidR="003921F5" w:rsidRPr="00F970E0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S2-2502672</w:t>
            </w:r>
          </w:p>
        </w:tc>
        <w:tc>
          <w:tcPr>
            <w:tcW w:w="1134" w:type="dxa"/>
          </w:tcPr>
          <w:p w14:paraId="4811078B" w14:textId="78292D5E" w:rsidR="003921F5" w:rsidRPr="00F970E0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vivo, Nokia, Huawei, Samsung, Lenovo</w:t>
            </w:r>
          </w:p>
        </w:tc>
        <w:tc>
          <w:tcPr>
            <w:tcW w:w="1276" w:type="dxa"/>
          </w:tcPr>
          <w:p w14:paraId="505B4A7E" w14:textId="5EBE5C64" w:rsidR="003921F5" w:rsidRPr="00F970E0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XRM_Ph2</w:t>
            </w:r>
          </w:p>
        </w:tc>
        <w:tc>
          <w:tcPr>
            <w:tcW w:w="1134" w:type="dxa"/>
          </w:tcPr>
          <w:p w14:paraId="5945AC4C" w14:textId="47EB623C" w:rsidR="003921F5" w:rsidRPr="00F970E0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5.37.1, 5.37.5.1, 5.37.5.2, 5.37.5.3</w:t>
            </w:r>
          </w:p>
        </w:tc>
        <w:tc>
          <w:tcPr>
            <w:tcW w:w="283" w:type="dxa"/>
          </w:tcPr>
          <w:p w14:paraId="60EFC85C" w14:textId="77777777" w:rsidR="003921F5" w:rsidRPr="00E6100C" w:rsidRDefault="003921F5" w:rsidP="003921F5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69E648B6" w14:textId="77777777" w:rsidR="003921F5" w:rsidRPr="00B374EF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805F69" w14:textId="2C2485F1" w:rsidR="003921F5" w:rsidRPr="00F970E0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248" w:type="dxa"/>
          </w:tcPr>
          <w:p w14:paraId="51D90B32" w14:textId="103348D8" w:rsidR="003921F5" w:rsidRPr="00F970E0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0E8F6505" w14:textId="77777777" w:rsidR="003921F5" w:rsidRDefault="003921F5" w:rsidP="003921F5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2E231ADA" w14:textId="77777777" w:rsidR="003921F5" w:rsidRDefault="003921F5" w:rsidP="003921F5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</w:tr>
      <w:tr w:rsidR="003921F5" w:rsidRPr="00E6100C" w14:paraId="49B700E4" w14:textId="77777777" w:rsidTr="00065ACC">
        <w:tc>
          <w:tcPr>
            <w:tcW w:w="774" w:type="dxa"/>
          </w:tcPr>
          <w:p w14:paraId="6638C8D9" w14:textId="0CAA0DD0" w:rsidR="003921F5" w:rsidRPr="00F970E0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23.501</w:t>
            </w:r>
          </w:p>
        </w:tc>
        <w:tc>
          <w:tcPr>
            <w:tcW w:w="781" w:type="dxa"/>
          </w:tcPr>
          <w:p w14:paraId="2B7E2338" w14:textId="72E09603" w:rsidR="003921F5" w:rsidRPr="00F970E0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5867</w:t>
            </w:r>
          </w:p>
        </w:tc>
        <w:tc>
          <w:tcPr>
            <w:tcW w:w="251" w:type="dxa"/>
          </w:tcPr>
          <w:p w14:paraId="2119F4E3" w14:textId="2CE7ECCC" w:rsidR="003921F5" w:rsidRPr="00F970E0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741" w:type="dxa"/>
          </w:tcPr>
          <w:p w14:paraId="7BD45E43" w14:textId="587423C0" w:rsidR="003921F5" w:rsidRPr="00F970E0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1D311A37" w14:textId="7A8C6E30" w:rsidR="003921F5" w:rsidRPr="00F970E0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KI#9, Support of Rate limitation</w:t>
            </w:r>
          </w:p>
        </w:tc>
        <w:tc>
          <w:tcPr>
            <w:tcW w:w="284" w:type="dxa"/>
          </w:tcPr>
          <w:p w14:paraId="7FC77CC7" w14:textId="786C27C9" w:rsidR="003921F5" w:rsidRPr="00F970E0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708" w:type="dxa"/>
          </w:tcPr>
          <w:p w14:paraId="230AE577" w14:textId="683F5010" w:rsidR="003921F5" w:rsidRPr="00F970E0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19.2.1</w:t>
            </w:r>
          </w:p>
        </w:tc>
        <w:tc>
          <w:tcPr>
            <w:tcW w:w="851" w:type="dxa"/>
          </w:tcPr>
          <w:p w14:paraId="7411D3C7" w14:textId="5FEF745D" w:rsidR="003921F5" w:rsidRPr="00F970E0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S2#167</w:t>
            </w:r>
          </w:p>
        </w:tc>
        <w:tc>
          <w:tcPr>
            <w:tcW w:w="1134" w:type="dxa"/>
          </w:tcPr>
          <w:p w14:paraId="6AF6796B" w14:textId="00500BF9" w:rsidR="003921F5" w:rsidRPr="00F970E0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S2-2502677</w:t>
            </w:r>
          </w:p>
        </w:tc>
        <w:tc>
          <w:tcPr>
            <w:tcW w:w="1134" w:type="dxa"/>
          </w:tcPr>
          <w:p w14:paraId="0C9CEF17" w14:textId="19E8106C" w:rsidR="003921F5" w:rsidRPr="00F970E0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Tencent, Tencent Cloud, vivo, Lenovo, CMCC, Nokia, Meta, Ericsson, Samsung, Huawei, CATT</w:t>
            </w:r>
          </w:p>
        </w:tc>
        <w:tc>
          <w:tcPr>
            <w:tcW w:w="1276" w:type="dxa"/>
          </w:tcPr>
          <w:p w14:paraId="7B8D0A83" w14:textId="76CAC537" w:rsidR="003921F5" w:rsidRPr="00F970E0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XRM_Ph2</w:t>
            </w:r>
          </w:p>
        </w:tc>
        <w:tc>
          <w:tcPr>
            <w:tcW w:w="1134" w:type="dxa"/>
          </w:tcPr>
          <w:p w14:paraId="6CD93687" w14:textId="5BFCD036" w:rsidR="003921F5" w:rsidRPr="00F970E0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5.37.4</w:t>
            </w:r>
          </w:p>
        </w:tc>
        <w:tc>
          <w:tcPr>
            <w:tcW w:w="283" w:type="dxa"/>
          </w:tcPr>
          <w:p w14:paraId="640DCB75" w14:textId="77777777" w:rsidR="003921F5" w:rsidRPr="00E6100C" w:rsidRDefault="003921F5" w:rsidP="003921F5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00432F6F" w14:textId="77777777" w:rsidR="003921F5" w:rsidRPr="00B374EF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7F6654" w14:textId="77777777" w:rsidR="003921F5" w:rsidRPr="00F970E0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48" w:type="dxa"/>
          </w:tcPr>
          <w:p w14:paraId="2E85766A" w14:textId="0CCC95FD" w:rsidR="003921F5" w:rsidRPr="00F970E0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511C96D3" w14:textId="77777777" w:rsidR="003921F5" w:rsidRDefault="003921F5" w:rsidP="003921F5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50D30015" w14:textId="77777777" w:rsidR="003921F5" w:rsidRDefault="003921F5" w:rsidP="003921F5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</w:tr>
      <w:tr w:rsidR="003921F5" w:rsidRPr="00E6100C" w14:paraId="200CCA70" w14:textId="77777777" w:rsidTr="00065ACC">
        <w:tc>
          <w:tcPr>
            <w:tcW w:w="774" w:type="dxa"/>
          </w:tcPr>
          <w:p w14:paraId="7BC9EEF7" w14:textId="25BEEF2D" w:rsidR="003921F5" w:rsidRPr="00F970E0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23.501</w:t>
            </w:r>
          </w:p>
        </w:tc>
        <w:tc>
          <w:tcPr>
            <w:tcW w:w="781" w:type="dxa"/>
          </w:tcPr>
          <w:p w14:paraId="0CE17092" w14:textId="28EA4593" w:rsidR="003921F5" w:rsidRPr="00F970E0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5917</w:t>
            </w:r>
          </w:p>
        </w:tc>
        <w:tc>
          <w:tcPr>
            <w:tcW w:w="251" w:type="dxa"/>
          </w:tcPr>
          <w:p w14:paraId="3FA847D0" w14:textId="3E7BE308" w:rsidR="003921F5" w:rsidRPr="00F970E0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41" w:type="dxa"/>
          </w:tcPr>
          <w:p w14:paraId="35D7C7F0" w14:textId="31C18073" w:rsidR="003921F5" w:rsidRPr="00F970E0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321DFFB4" w14:textId="67698DBF" w:rsidR="003921F5" w:rsidRPr="00F970E0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Corrections for KI#2 Support of transferring media related information over N6</w:t>
            </w:r>
          </w:p>
        </w:tc>
        <w:tc>
          <w:tcPr>
            <w:tcW w:w="284" w:type="dxa"/>
          </w:tcPr>
          <w:p w14:paraId="43E77B1A" w14:textId="576FCDA6" w:rsidR="003921F5" w:rsidRPr="00F970E0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708" w:type="dxa"/>
          </w:tcPr>
          <w:p w14:paraId="226A5EB4" w14:textId="77313D68" w:rsidR="003921F5" w:rsidRPr="00F970E0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19.2.1</w:t>
            </w:r>
          </w:p>
        </w:tc>
        <w:tc>
          <w:tcPr>
            <w:tcW w:w="851" w:type="dxa"/>
          </w:tcPr>
          <w:p w14:paraId="65BFD317" w14:textId="370DB265" w:rsidR="003921F5" w:rsidRPr="00F970E0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S2#166AHE</w:t>
            </w:r>
          </w:p>
        </w:tc>
        <w:tc>
          <w:tcPr>
            <w:tcW w:w="1134" w:type="dxa"/>
          </w:tcPr>
          <w:p w14:paraId="0B11FFF0" w14:textId="2381B106" w:rsidR="003921F5" w:rsidRPr="00F970E0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S2-2501105</w:t>
            </w:r>
          </w:p>
        </w:tc>
        <w:tc>
          <w:tcPr>
            <w:tcW w:w="1134" w:type="dxa"/>
          </w:tcPr>
          <w:p w14:paraId="4C9440DA" w14:textId="4170EEF9" w:rsidR="003921F5" w:rsidRPr="00F970E0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 xml:space="preserve">China Mobile, Huawei, </w:t>
            </w:r>
            <w:proofErr w:type="spellStart"/>
            <w:r w:rsidRPr="00B374EF">
              <w:rPr>
                <w:rFonts w:cs="Arial"/>
                <w:sz w:val="16"/>
                <w:szCs w:val="16"/>
              </w:rPr>
              <w:t>Hisilicon</w:t>
            </w:r>
            <w:proofErr w:type="spellEnd"/>
            <w:r w:rsidRPr="00B374EF">
              <w:rPr>
                <w:rFonts w:cs="Arial"/>
                <w:sz w:val="16"/>
                <w:szCs w:val="16"/>
              </w:rPr>
              <w:t>, Interdigital, Xiaomi, Ericsson, NTT DOCOMO, Nokia</w:t>
            </w:r>
          </w:p>
        </w:tc>
        <w:tc>
          <w:tcPr>
            <w:tcW w:w="1276" w:type="dxa"/>
          </w:tcPr>
          <w:p w14:paraId="6E88BA8B" w14:textId="248C9E5A" w:rsidR="003921F5" w:rsidRPr="00F970E0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XRM_Ph2</w:t>
            </w:r>
          </w:p>
        </w:tc>
        <w:tc>
          <w:tcPr>
            <w:tcW w:w="1134" w:type="dxa"/>
          </w:tcPr>
          <w:p w14:paraId="0E694E0D" w14:textId="41A398A5" w:rsidR="003921F5" w:rsidRPr="00F970E0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5.37.9,</w:t>
            </w:r>
          </w:p>
        </w:tc>
        <w:tc>
          <w:tcPr>
            <w:tcW w:w="283" w:type="dxa"/>
          </w:tcPr>
          <w:p w14:paraId="78E3FD65" w14:textId="77777777" w:rsidR="003921F5" w:rsidRPr="00E6100C" w:rsidRDefault="003921F5" w:rsidP="003921F5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5D7D0021" w14:textId="77777777" w:rsidR="003921F5" w:rsidRPr="00B374EF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7AD652" w14:textId="77777777" w:rsidR="003921F5" w:rsidRPr="00F970E0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48" w:type="dxa"/>
          </w:tcPr>
          <w:p w14:paraId="467CC395" w14:textId="3C23C364" w:rsidR="003921F5" w:rsidRPr="00F970E0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3B680305" w14:textId="77777777" w:rsidR="003921F5" w:rsidRDefault="003921F5" w:rsidP="003921F5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2048B321" w14:textId="77777777" w:rsidR="003921F5" w:rsidRDefault="003921F5" w:rsidP="003921F5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</w:tr>
      <w:tr w:rsidR="003921F5" w:rsidRPr="00E6100C" w14:paraId="4D632BD5" w14:textId="77777777" w:rsidTr="00065ACC">
        <w:tc>
          <w:tcPr>
            <w:tcW w:w="774" w:type="dxa"/>
          </w:tcPr>
          <w:p w14:paraId="7CC87EFF" w14:textId="70955E4C" w:rsidR="003921F5" w:rsidRPr="00B374EF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23.501</w:t>
            </w:r>
          </w:p>
        </w:tc>
        <w:tc>
          <w:tcPr>
            <w:tcW w:w="781" w:type="dxa"/>
          </w:tcPr>
          <w:p w14:paraId="32BD0130" w14:textId="2D4F743C" w:rsidR="003921F5" w:rsidRPr="00B374EF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5922</w:t>
            </w:r>
          </w:p>
        </w:tc>
        <w:tc>
          <w:tcPr>
            <w:tcW w:w="251" w:type="dxa"/>
          </w:tcPr>
          <w:p w14:paraId="17E34E5B" w14:textId="5C2AE78E" w:rsidR="003921F5" w:rsidRPr="00B374EF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41" w:type="dxa"/>
          </w:tcPr>
          <w:p w14:paraId="0641AA37" w14:textId="7502108B" w:rsidR="003921F5" w:rsidRPr="00B374EF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202BB974" w14:textId="6B419C27" w:rsidR="003921F5" w:rsidRPr="00B374EF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KI#5, Update to data burst related</w:t>
            </w:r>
          </w:p>
        </w:tc>
        <w:tc>
          <w:tcPr>
            <w:tcW w:w="284" w:type="dxa"/>
          </w:tcPr>
          <w:p w14:paraId="487656D4" w14:textId="4F108784" w:rsidR="003921F5" w:rsidRPr="00B374EF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708" w:type="dxa"/>
          </w:tcPr>
          <w:p w14:paraId="7EEDEBFD" w14:textId="482BBCD4" w:rsidR="003921F5" w:rsidRPr="00B374EF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19.2.1</w:t>
            </w:r>
          </w:p>
        </w:tc>
        <w:tc>
          <w:tcPr>
            <w:tcW w:w="851" w:type="dxa"/>
          </w:tcPr>
          <w:p w14:paraId="0883351C" w14:textId="50F7DDBE" w:rsidR="003921F5" w:rsidRPr="00B374EF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S2#166AHE</w:t>
            </w:r>
          </w:p>
        </w:tc>
        <w:tc>
          <w:tcPr>
            <w:tcW w:w="1134" w:type="dxa"/>
          </w:tcPr>
          <w:p w14:paraId="2C9931BD" w14:textId="50029BDD" w:rsidR="003921F5" w:rsidRPr="00B374EF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S2-2501110</w:t>
            </w:r>
          </w:p>
        </w:tc>
        <w:tc>
          <w:tcPr>
            <w:tcW w:w="1134" w:type="dxa"/>
          </w:tcPr>
          <w:p w14:paraId="0C15ECD7" w14:textId="0F223EF6" w:rsidR="003921F5" w:rsidRPr="00B374EF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vivo</w:t>
            </w:r>
          </w:p>
        </w:tc>
        <w:tc>
          <w:tcPr>
            <w:tcW w:w="1276" w:type="dxa"/>
          </w:tcPr>
          <w:p w14:paraId="402BAB07" w14:textId="2FD61665" w:rsidR="003921F5" w:rsidRPr="00B374EF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XRM_Ph2</w:t>
            </w:r>
          </w:p>
        </w:tc>
        <w:tc>
          <w:tcPr>
            <w:tcW w:w="1134" w:type="dxa"/>
          </w:tcPr>
          <w:p w14:paraId="664D0ADA" w14:textId="4325EEEB" w:rsidR="003921F5" w:rsidRPr="00B374EF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5.37.10.2, 6.3.3.3</w:t>
            </w:r>
          </w:p>
        </w:tc>
        <w:tc>
          <w:tcPr>
            <w:tcW w:w="283" w:type="dxa"/>
          </w:tcPr>
          <w:p w14:paraId="34A628D5" w14:textId="77777777" w:rsidR="003921F5" w:rsidRPr="00E6100C" w:rsidRDefault="003921F5" w:rsidP="003921F5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657952D6" w14:textId="77777777" w:rsidR="003921F5" w:rsidRPr="00B374EF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6BC550" w14:textId="214B7920" w:rsidR="003921F5" w:rsidRPr="00F970E0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248" w:type="dxa"/>
          </w:tcPr>
          <w:p w14:paraId="137D8BA5" w14:textId="67728C9A" w:rsidR="003921F5" w:rsidRPr="00B374EF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5262FCE7" w14:textId="77777777" w:rsidR="003921F5" w:rsidRDefault="003921F5" w:rsidP="003921F5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3A8CFA18" w14:textId="77777777" w:rsidR="003921F5" w:rsidRDefault="003921F5" w:rsidP="003921F5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</w:tr>
      <w:tr w:rsidR="003921F5" w:rsidRPr="00E6100C" w14:paraId="40DB2186" w14:textId="77777777" w:rsidTr="00065ACC">
        <w:tc>
          <w:tcPr>
            <w:tcW w:w="774" w:type="dxa"/>
          </w:tcPr>
          <w:p w14:paraId="27ED8777" w14:textId="31A1F303" w:rsidR="003921F5" w:rsidRPr="00B374EF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23.501</w:t>
            </w:r>
          </w:p>
        </w:tc>
        <w:tc>
          <w:tcPr>
            <w:tcW w:w="781" w:type="dxa"/>
          </w:tcPr>
          <w:p w14:paraId="5E729C06" w14:textId="2CF4920F" w:rsidR="003921F5" w:rsidRPr="00B374EF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5958</w:t>
            </w:r>
          </w:p>
        </w:tc>
        <w:tc>
          <w:tcPr>
            <w:tcW w:w="251" w:type="dxa"/>
          </w:tcPr>
          <w:p w14:paraId="6DD86A11" w14:textId="3D94065E" w:rsidR="003921F5" w:rsidRPr="00B374EF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41" w:type="dxa"/>
          </w:tcPr>
          <w:p w14:paraId="226A10DA" w14:textId="72C51179" w:rsidR="003921F5" w:rsidRPr="00B374EF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5A154CA4" w14:textId="0D3C3A2F" w:rsidR="003921F5" w:rsidRPr="00B374EF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KI#4: Correct the RTCP 'MID' for IP packet filter set</w:t>
            </w:r>
          </w:p>
        </w:tc>
        <w:tc>
          <w:tcPr>
            <w:tcW w:w="284" w:type="dxa"/>
          </w:tcPr>
          <w:p w14:paraId="7E2A1A6C" w14:textId="5A90CDDA" w:rsidR="003921F5" w:rsidRPr="00B374EF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708" w:type="dxa"/>
          </w:tcPr>
          <w:p w14:paraId="3044A230" w14:textId="0036078E" w:rsidR="003921F5" w:rsidRPr="00B374EF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19.2.1</w:t>
            </w:r>
          </w:p>
        </w:tc>
        <w:tc>
          <w:tcPr>
            <w:tcW w:w="851" w:type="dxa"/>
          </w:tcPr>
          <w:p w14:paraId="540ED624" w14:textId="33CC8085" w:rsidR="003921F5" w:rsidRPr="00B374EF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S2#166AHE</w:t>
            </w:r>
          </w:p>
        </w:tc>
        <w:tc>
          <w:tcPr>
            <w:tcW w:w="1134" w:type="dxa"/>
          </w:tcPr>
          <w:p w14:paraId="583A0096" w14:textId="476B2F0E" w:rsidR="003921F5" w:rsidRPr="00B374EF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S2-2501108</w:t>
            </w:r>
          </w:p>
        </w:tc>
        <w:tc>
          <w:tcPr>
            <w:tcW w:w="1134" w:type="dxa"/>
          </w:tcPr>
          <w:p w14:paraId="44356EB5" w14:textId="75F911E9" w:rsidR="003921F5" w:rsidRPr="00B374EF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China Mobile, Lenovo</w:t>
            </w:r>
          </w:p>
        </w:tc>
        <w:tc>
          <w:tcPr>
            <w:tcW w:w="1276" w:type="dxa"/>
          </w:tcPr>
          <w:p w14:paraId="50E4E507" w14:textId="6F311213" w:rsidR="003921F5" w:rsidRPr="00B374EF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XRM_Ph2</w:t>
            </w:r>
          </w:p>
        </w:tc>
        <w:tc>
          <w:tcPr>
            <w:tcW w:w="1134" w:type="dxa"/>
          </w:tcPr>
          <w:p w14:paraId="78331E1F" w14:textId="488F5B9D" w:rsidR="003921F5" w:rsidRPr="00B374EF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5.7.6.2, 5.37.5.1</w:t>
            </w:r>
          </w:p>
        </w:tc>
        <w:tc>
          <w:tcPr>
            <w:tcW w:w="283" w:type="dxa"/>
          </w:tcPr>
          <w:p w14:paraId="5C1790A2" w14:textId="77777777" w:rsidR="003921F5" w:rsidRPr="00E6100C" w:rsidRDefault="003921F5" w:rsidP="003921F5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0F147CFB" w14:textId="77777777" w:rsidR="003921F5" w:rsidRPr="00B374EF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0B72C4" w14:textId="77777777" w:rsidR="003921F5" w:rsidRPr="00B374EF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48" w:type="dxa"/>
          </w:tcPr>
          <w:p w14:paraId="723E8AEA" w14:textId="3EBA617D" w:rsidR="003921F5" w:rsidRPr="00B374EF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6464184F" w14:textId="77777777" w:rsidR="003921F5" w:rsidRDefault="003921F5" w:rsidP="003921F5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6F057EB7" w14:textId="77777777" w:rsidR="003921F5" w:rsidRDefault="003921F5" w:rsidP="003921F5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</w:tr>
      <w:tr w:rsidR="003921F5" w:rsidRPr="00E6100C" w14:paraId="1485AE29" w14:textId="77777777" w:rsidTr="00065ACC">
        <w:tc>
          <w:tcPr>
            <w:tcW w:w="774" w:type="dxa"/>
          </w:tcPr>
          <w:p w14:paraId="4D754972" w14:textId="67771663" w:rsidR="003921F5" w:rsidRPr="00B374EF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23.501</w:t>
            </w:r>
          </w:p>
        </w:tc>
        <w:tc>
          <w:tcPr>
            <w:tcW w:w="781" w:type="dxa"/>
          </w:tcPr>
          <w:p w14:paraId="278F6EDC" w14:textId="5EA2B658" w:rsidR="003921F5" w:rsidRPr="00B374EF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6042</w:t>
            </w:r>
          </w:p>
        </w:tc>
        <w:tc>
          <w:tcPr>
            <w:tcW w:w="251" w:type="dxa"/>
          </w:tcPr>
          <w:p w14:paraId="449CBC99" w14:textId="233A3AC4" w:rsidR="003921F5" w:rsidRPr="00B374EF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741" w:type="dxa"/>
          </w:tcPr>
          <w:p w14:paraId="4BFC08C8" w14:textId="0BED4128" w:rsidR="003921F5" w:rsidRPr="00B374EF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1EE9BA46" w14:textId="27E947BE" w:rsidR="003921F5" w:rsidRPr="00B374EF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Support Differentiated QoS handling for encrypted multiplexed media flows</w:t>
            </w:r>
          </w:p>
        </w:tc>
        <w:tc>
          <w:tcPr>
            <w:tcW w:w="284" w:type="dxa"/>
          </w:tcPr>
          <w:p w14:paraId="079BCC33" w14:textId="3B71FDF2" w:rsidR="003921F5" w:rsidRPr="00B374EF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708" w:type="dxa"/>
          </w:tcPr>
          <w:p w14:paraId="7EF57FEA" w14:textId="1F27F00D" w:rsidR="003921F5" w:rsidRPr="00B374EF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19.2.1</w:t>
            </w:r>
          </w:p>
        </w:tc>
        <w:tc>
          <w:tcPr>
            <w:tcW w:w="851" w:type="dxa"/>
          </w:tcPr>
          <w:p w14:paraId="2B392779" w14:textId="5A30F2F8" w:rsidR="003921F5" w:rsidRPr="00B374EF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S2#167</w:t>
            </w:r>
          </w:p>
        </w:tc>
        <w:tc>
          <w:tcPr>
            <w:tcW w:w="1134" w:type="dxa"/>
          </w:tcPr>
          <w:p w14:paraId="4AAC2359" w14:textId="22E6028A" w:rsidR="003921F5" w:rsidRPr="00B374EF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S2-2502431</w:t>
            </w:r>
          </w:p>
        </w:tc>
        <w:tc>
          <w:tcPr>
            <w:tcW w:w="1134" w:type="dxa"/>
          </w:tcPr>
          <w:p w14:paraId="48D4F7BB" w14:textId="6CFC37EE" w:rsidR="003921F5" w:rsidRPr="00B374EF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Nokia, NTT DOCOMO, vivo, Ericsson</w:t>
            </w:r>
          </w:p>
        </w:tc>
        <w:tc>
          <w:tcPr>
            <w:tcW w:w="1276" w:type="dxa"/>
          </w:tcPr>
          <w:p w14:paraId="2D309814" w14:textId="22FA9076" w:rsidR="003921F5" w:rsidRPr="00B374EF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XRM_Ph2</w:t>
            </w:r>
          </w:p>
        </w:tc>
        <w:tc>
          <w:tcPr>
            <w:tcW w:w="1134" w:type="dxa"/>
          </w:tcPr>
          <w:p w14:paraId="3C46F442" w14:textId="0184C108" w:rsidR="003921F5" w:rsidRPr="00B374EF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3.1, 5.37.9.1</w:t>
            </w:r>
          </w:p>
        </w:tc>
        <w:tc>
          <w:tcPr>
            <w:tcW w:w="283" w:type="dxa"/>
          </w:tcPr>
          <w:p w14:paraId="09155C46" w14:textId="77777777" w:rsidR="003921F5" w:rsidRPr="00E6100C" w:rsidRDefault="003921F5" w:rsidP="003921F5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1381AA2C" w14:textId="77777777" w:rsidR="003921F5" w:rsidRPr="00B374EF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6A0B0F" w14:textId="77777777" w:rsidR="003921F5" w:rsidRPr="00B374EF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48" w:type="dxa"/>
          </w:tcPr>
          <w:p w14:paraId="2F373DAE" w14:textId="5CEE124B" w:rsidR="003921F5" w:rsidRPr="00B374EF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7546002B" w14:textId="77777777" w:rsidR="003921F5" w:rsidRDefault="003921F5" w:rsidP="003921F5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19816829" w14:textId="77777777" w:rsidR="003921F5" w:rsidRDefault="003921F5" w:rsidP="003921F5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</w:tr>
      <w:tr w:rsidR="003921F5" w:rsidRPr="00E6100C" w14:paraId="7CB81688" w14:textId="77777777" w:rsidTr="00065ACC">
        <w:tc>
          <w:tcPr>
            <w:tcW w:w="774" w:type="dxa"/>
          </w:tcPr>
          <w:p w14:paraId="7092DA9A" w14:textId="3D455618" w:rsidR="003921F5" w:rsidRPr="00F970E0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23.501</w:t>
            </w:r>
          </w:p>
        </w:tc>
        <w:tc>
          <w:tcPr>
            <w:tcW w:w="781" w:type="dxa"/>
          </w:tcPr>
          <w:p w14:paraId="4CD94912" w14:textId="2804A5C5" w:rsidR="003921F5" w:rsidRPr="00F970E0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6050</w:t>
            </w:r>
          </w:p>
        </w:tc>
        <w:tc>
          <w:tcPr>
            <w:tcW w:w="251" w:type="dxa"/>
          </w:tcPr>
          <w:p w14:paraId="46D50C95" w14:textId="5558423E" w:rsidR="003921F5" w:rsidRPr="00F970E0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41" w:type="dxa"/>
          </w:tcPr>
          <w:p w14:paraId="7650902F" w14:textId="35F22FE6" w:rsidR="003921F5" w:rsidRPr="00F970E0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0BB85609" w14:textId="27244932" w:rsidR="003921F5" w:rsidRPr="00F970E0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XRM_Ph2_KI3 Leveraging PDU Set QoS information for DSCP marking over N3/N9 in the transport network</w:t>
            </w:r>
          </w:p>
        </w:tc>
        <w:tc>
          <w:tcPr>
            <w:tcW w:w="284" w:type="dxa"/>
          </w:tcPr>
          <w:p w14:paraId="39C94D98" w14:textId="3618D74F" w:rsidR="003921F5" w:rsidRPr="00F970E0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708" w:type="dxa"/>
          </w:tcPr>
          <w:p w14:paraId="7AB28E24" w14:textId="7208CADC" w:rsidR="003921F5" w:rsidRPr="00F970E0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19.2.1</w:t>
            </w:r>
          </w:p>
        </w:tc>
        <w:tc>
          <w:tcPr>
            <w:tcW w:w="851" w:type="dxa"/>
          </w:tcPr>
          <w:p w14:paraId="2F03F7AF" w14:textId="565B5FF8" w:rsidR="003921F5" w:rsidRPr="00F970E0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S2#166AHE</w:t>
            </w:r>
          </w:p>
        </w:tc>
        <w:tc>
          <w:tcPr>
            <w:tcW w:w="1134" w:type="dxa"/>
          </w:tcPr>
          <w:p w14:paraId="4641D11C" w14:textId="0A7D854A" w:rsidR="003921F5" w:rsidRPr="00F970E0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S2-2501107</w:t>
            </w:r>
          </w:p>
        </w:tc>
        <w:tc>
          <w:tcPr>
            <w:tcW w:w="1134" w:type="dxa"/>
          </w:tcPr>
          <w:p w14:paraId="66000586" w14:textId="0C6F1358" w:rsidR="003921F5" w:rsidRPr="00F970E0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 xml:space="preserve">Intel, </w:t>
            </w:r>
            <w:proofErr w:type="spellStart"/>
            <w:r w:rsidRPr="00B374EF">
              <w:rPr>
                <w:rFonts w:cs="Arial"/>
                <w:sz w:val="16"/>
                <w:szCs w:val="16"/>
              </w:rPr>
              <w:t>InterDigital</w:t>
            </w:r>
            <w:proofErr w:type="spellEnd"/>
            <w:r w:rsidRPr="00B374EF">
              <w:rPr>
                <w:rFonts w:cs="Arial"/>
                <w:sz w:val="16"/>
                <w:szCs w:val="16"/>
              </w:rPr>
              <w:t xml:space="preserve"> Inc, China Telecom, Nokia, Tencent, Xiaomi</w:t>
            </w:r>
          </w:p>
        </w:tc>
        <w:tc>
          <w:tcPr>
            <w:tcW w:w="1276" w:type="dxa"/>
          </w:tcPr>
          <w:p w14:paraId="29E0C42A" w14:textId="1C45D7EF" w:rsidR="003921F5" w:rsidRPr="00F970E0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XRM_Ph2</w:t>
            </w:r>
          </w:p>
        </w:tc>
        <w:tc>
          <w:tcPr>
            <w:tcW w:w="1134" w:type="dxa"/>
          </w:tcPr>
          <w:p w14:paraId="2ED25AF9" w14:textId="3E79B1CF" w:rsidR="003921F5" w:rsidRPr="00F970E0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5.8.2.7; 5.8.5.6</w:t>
            </w:r>
          </w:p>
        </w:tc>
        <w:tc>
          <w:tcPr>
            <w:tcW w:w="283" w:type="dxa"/>
          </w:tcPr>
          <w:p w14:paraId="56F8C285" w14:textId="77777777" w:rsidR="003921F5" w:rsidRPr="00E6100C" w:rsidRDefault="003921F5" w:rsidP="003921F5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204B4DC6" w14:textId="77777777" w:rsidR="003921F5" w:rsidRPr="00B374EF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F35629" w14:textId="77777777" w:rsidR="003921F5" w:rsidRPr="00B374EF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48" w:type="dxa"/>
          </w:tcPr>
          <w:p w14:paraId="293D2356" w14:textId="5DA71EB3" w:rsidR="003921F5" w:rsidRPr="00F970E0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298155D0" w14:textId="77777777" w:rsidR="003921F5" w:rsidRDefault="003921F5" w:rsidP="003921F5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61C5CF8C" w14:textId="77777777" w:rsidR="003921F5" w:rsidRDefault="003921F5" w:rsidP="003921F5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</w:tr>
      <w:tr w:rsidR="003921F5" w:rsidRPr="00E6100C" w14:paraId="2FD18EC0" w14:textId="77777777" w:rsidTr="00065ACC">
        <w:tc>
          <w:tcPr>
            <w:tcW w:w="774" w:type="dxa"/>
          </w:tcPr>
          <w:p w14:paraId="50471164" w14:textId="155E3212" w:rsidR="003921F5" w:rsidRPr="00B374EF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23.502</w:t>
            </w:r>
          </w:p>
        </w:tc>
        <w:tc>
          <w:tcPr>
            <w:tcW w:w="781" w:type="dxa"/>
          </w:tcPr>
          <w:p w14:paraId="5173045E" w14:textId="59B3999B" w:rsidR="003921F5" w:rsidRPr="00B374EF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4927</w:t>
            </w:r>
          </w:p>
        </w:tc>
        <w:tc>
          <w:tcPr>
            <w:tcW w:w="251" w:type="dxa"/>
          </w:tcPr>
          <w:p w14:paraId="447B5839" w14:textId="5A18AA92" w:rsidR="003921F5" w:rsidRPr="00B374EF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741" w:type="dxa"/>
          </w:tcPr>
          <w:p w14:paraId="4AF466E3" w14:textId="7F548604" w:rsidR="003921F5" w:rsidRPr="00B374EF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1D1BE6B0" w14:textId="68A645A1" w:rsidR="003921F5" w:rsidRPr="00B374EF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Support multiplexing media traffic with additional Packet Filter</w:t>
            </w:r>
          </w:p>
        </w:tc>
        <w:tc>
          <w:tcPr>
            <w:tcW w:w="284" w:type="dxa"/>
          </w:tcPr>
          <w:p w14:paraId="526DA7B5" w14:textId="4DCA2D32" w:rsidR="003921F5" w:rsidRPr="00B374EF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708" w:type="dxa"/>
          </w:tcPr>
          <w:p w14:paraId="53C7A651" w14:textId="6034ACBB" w:rsidR="003921F5" w:rsidRPr="00B374EF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19.2.0</w:t>
            </w:r>
          </w:p>
        </w:tc>
        <w:tc>
          <w:tcPr>
            <w:tcW w:w="851" w:type="dxa"/>
          </w:tcPr>
          <w:p w14:paraId="2D4449EB" w14:textId="5FD36C68" w:rsidR="003921F5" w:rsidRPr="00B374EF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S2#167</w:t>
            </w:r>
          </w:p>
        </w:tc>
        <w:tc>
          <w:tcPr>
            <w:tcW w:w="1134" w:type="dxa"/>
          </w:tcPr>
          <w:p w14:paraId="2FD483B4" w14:textId="4CF2AFE4" w:rsidR="003921F5" w:rsidRPr="00B374EF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S2-2502210</w:t>
            </w:r>
          </w:p>
        </w:tc>
        <w:tc>
          <w:tcPr>
            <w:tcW w:w="1134" w:type="dxa"/>
          </w:tcPr>
          <w:p w14:paraId="06CD673D" w14:textId="15529D11" w:rsidR="003921F5" w:rsidRPr="00B374EF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CATT, Nokia, OPPO, Lenovo, Samsung, Xiaomi</w:t>
            </w:r>
          </w:p>
        </w:tc>
        <w:tc>
          <w:tcPr>
            <w:tcW w:w="1276" w:type="dxa"/>
          </w:tcPr>
          <w:p w14:paraId="10FE3048" w14:textId="1D60437C" w:rsidR="003921F5" w:rsidRPr="00B374EF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XRM_Ph2</w:t>
            </w:r>
          </w:p>
        </w:tc>
        <w:tc>
          <w:tcPr>
            <w:tcW w:w="1134" w:type="dxa"/>
          </w:tcPr>
          <w:p w14:paraId="028EF893" w14:textId="1109A944" w:rsidR="003921F5" w:rsidRPr="00B374EF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4.3.2.2.1, 4.15.6.6, 4.15.6.6a,4.17.6.1, 5.2.5.4.2</w:t>
            </w:r>
          </w:p>
        </w:tc>
        <w:tc>
          <w:tcPr>
            <w:tcW w:w="283" w:type="dxa"/>
          </w:tcPr>
          <w:p w14:paraId="41E2DEA4" w14:textId="77777777" w:rsidR="003921F5" w:rsidRPr="00E6100C" w:rsidRDefault="003921F5" w:rsidP="003921F5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37841F1C" w14:textId="3AAF588A" w:rsidR="003921F5" w:rsidRPr="00B374EF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283" w:type="dxa"/>
          </w:tcPr>
          <w:p w14:paraId="62AA445F" w14:textId="77777777" w:rsidR="003921F5" w:rsidRPr="00B374EF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48" w:type="dxa"/>
          </w:tcPr>
          <w:p w14:paraId="390DCA20" w14:textId="73E480DE" w:rsidR="003921F5" w:rsidRPr="00B374EF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611010C1" w14:textId="77777777" w:rsidR="003921F5" w:rsidRDefault="003921F5" w:rsidP="003921F5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405FA1DE" w14:textId="77777777" w:rsidR="003921F5" w:rsidRDefault="003921F5" w:rsidP="003921F5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</w:tr>
      <w:tr w:rsidR="003921F5" w:rsidRPr="00E6100C" w14:paraId="45353900" w14:textId="77777777" w:rsidTr="00065ACC">
        <w:tc>
          <w:tcPr>
            <w:tcW w:w="774" w:type="dxa"/>
          </w:tcPr>
          <w:p w14:paraId="624E8B63" w14:textId="25D89044" w:rsidR="003921F5" w:rsidRPr="00F970E0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lastRenderedPageBreak/>
              <w:t>23.502</w:t>
            </w:r>
          </w:p>
        </w:tc>
        <w:tc>
          <w:tcPr>
            <w:tcW w:w="781" w:type="dxa"/>
          </w:tcPr>
          <w:p w14:paraId="7A462DAD" w14:textId="00233D53" w:rsidR="003921F5" w:rsidRPr="00F970E0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5015</w:t>
            </w:r>
          </w:p>
        </w:tc>
        <w:tc>
          <w:tcPr>
            <w:tcW w:w="251" w:type="dxa"/>
          </w:tcPr>
          <w:p w14:paraId="71534872" w14:textId="62F44A9A" w:rsidR="003921F5" w:rsidRPr="00F970E0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741" w:type="dxa"/>
          </w:tcPr>
          <w:p w14:paraId="230F2E55" w14:textId="50DEF1A7" w:rsidR="003921F5" w:rsidRPr="00F970E0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18714288" w14:textId="13E977A0" w:rsidR="003921F5" w:rsidRPr="00F970E0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23.502 Data boosting triggered by AS</w:t>
            </w:r>
          </w:p>
        </w:tc>
        <w:tc>
          <w:tcPr>
            <w:tcW w:w="284" w:type="dxa"/>
          </w:tcPr>
          <w:p w14:paraId="4C12121A" w14:textId="7E9EF470" w:rsidR="003921F5" w:rsidRPr="00F970E0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708" w:type="dxa"/>
          </w:tcPr>
          <w:p w14:paraId="6C4D6036" w14:textId="3314592F" w:rsidR="003921F5" w:rsidRPr="00F970E0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19.2.0</w:t>
            </w:r>
          </w:p>
        </w:tc>
        <w:tc>
          <w:tcPr>
            <w:tcW w:w="851" w:type="dxa"/>
          </w:tcPr>
          <w:p w14:paraId="6F70DF9D" w14:textId="2EAE3A84" w:rsidR="003921F5" w:rsidRPr="00F970E0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S2#166AHE</w:t>
            </w:r>
          </w:p>
        </w:tc>
        <w:tc>
          <w:tcPr>
            <w:tcW w:w="1134" w:type="dxa"/>
          </w:tcPr>
          <w:p w14:paraId="583F8EBB" w14:textId="6D0796A5" w:rsidR="003921F5" w:rsidRPr="00F970E0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S2-2501352</w:t>
            </w:r>
          </w:p>
        </w:tc>
        <w:tc>
          <w:tcPr>
            <w:tcW w:w="1134" w:type="dxa"/>
          </w:tcPr>
          <w:p w14:paraId="19539026" w14:textId="572B16BA" w:rsidR="003921F5" w:rsidRPr="00F970E0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 xml:space="preserve">Lenovo, Tencent, Tencent </w:t>
            </w:r>
            <w:proofErr w:type="spellStart"/>
            <w:r w:rsidRPr="00B374EF">
              <w:rPr>
                <w:rFonts w:cs="Arial"/>
                <w:sz w:val="16"/>
                <w:szCs w:val="16"/>
              </w:rPr>
              <w:t>Cloud,CATT</w:t>
            </w:r>
            <w:proofErr w:type="spellEnd"/>
            <w:r w:rsidRPr="00B374EF">
              <w:rPr>
                <w:rFonts w:cs="Arial"/>
                <w:sz w:val="16"/>
                <w:szCs w:val="16"/>
              </w:rPr>
              <w:t>, China Telecom, Meta USA</w:t>
            </w:r>
          </w:p>
        </w:tc>
        <w:tc>
          <w:tcPr>
            <w:tcW w:w="1276" w:type="dxa"/>
          </w:tcPr>
          <w:p w14:paraId="35CDD114" w14:textId="2B13AEDE" w:rsidR="003921F5" w:rsidRPr="00F970E0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XRM_Ph2</w:t>
            </w:r>
          </w:p>
        </w:tc>
        <w:tc>
          <w:tcPr>
            <w:tcW w:w="1134" w:type="dxa"/>
          </w:tcPr>
          <w:p w14:paraId="33DACCD9" w14:textId="2D285790" w:rsidR="003921F5" w:rsidRPr="00F970E0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4.15.6.6, 4.15.6.6a, 4.3.3.2, 5.2.5.3.2, 5.2.5.3.3, 5.2.6.9.2, 5.2.6.9.5</w:t>
            </w:r>
          </w:p>
        </w:tc>
        <w:tc>
          <w:tcPr>
            <w:tcW w:w="283" w:type="dxa"/>
          </w:tcPr>
          <w:p w14:paraId="6BF17FD7" w14:textId="77777777" w:rsidR="003921F5" w:rsidRPr="00E6100C" w:rsidRDefault="003921F5" w:rsidP="003921F5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2AC2413C" w14:textId="77777777" w:rsidR="003921F5" w:rsidRPr="00F970E0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4D6473" w14:textId="77777777" w:rsidR="003921F5" w:rsidRPr="00B374EF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48" w:type="dxa"/>
          </w:tcPr>
          <w:p w14:paraId="29137ED3" w14:textId="7FB3EBC7" w:rsidR="003921F5" w:rsidRPr="00F970E0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6BF51F9E" w14:textId="77777777" w:rsidR="003921F5" w:rsidRDefault="003921F5" w:rsidP="003921F5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35CAEEBA" w14:textId="77777777" w:rsidR="003921F5" w:rsidRDefault="003921F5" w:rsidP="003921F5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</w:tr>
      <w:tr w:rsidR="003921F5" w:rsidRPr="00E6100C" w14:paraId="0F82A3B8" w14:textId="77777777" w:rsidTr="00065ACC">
        <w:tc>
          <w:tcPr>
            <w:tcW w:w="774" w:type="dxa"/>
          </w:tcPr>
          <w:p w14:paraId="6E0C2AEF" w14:textId="21CF875D" w:rsidR="003921F5" w:rsidRPr="00B374EF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23.502</w:t>
            </w:r>
          </w:p>
        </w:tc>
        <w:tc>
          <w:tcPr>
            <w:tcW w:w="781" w:type="dxa"/>
          </w:tcPr>
          <w:p w14:paraId="63D7FD4C" w14:textId="3188B322" w:rsidR="003921F5" w:rsidRPr="00B374EF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5027</w:t>
            </w:r>
          </w:p>
        </w:tc>
        <w:tc>
          <w:tcPr>
            <w:tcW w:w="251" w:type="dxa"/>
          </w:tcPr>
          <w:p w14:paraId="701D2ACB" w14:textId="644CE99B" w:rsidR="003921F5" w:rsidRPr="00B374EF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41" w:type="dxa"/>
          </w:tcPr>
          <w:p w14:paraId="29FF93F3" w14:textId="75AAB95F" w:rsidR="003921F5" w:rsidRPr="00B374EF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4CDBA1D3" w14:textId="31965817" w:rsidR="003921F5" w:rsidRPr="00B374EF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 xml:space="preserve">Procedure of </w:t>
            </w:r>
            <w:proofErr w:type="spellStart"/>
            <w:r w:rsidRPr="00B374EF">
              <w:rPr>
                <w:rFonts w:cs="Arial"/>
                <w:sz w:val="16"/>
                <w:szCs w:val="16"/>
              </w:rPr>
              <w:t>MoQ</w:t>
            </w:r>
            <w:proofErr w:type="spellEnd"/>
            <w:r w:rsidRPr="00B374EF">
              <w:rPr>
                <w:rFonts w:cs="Arial"/>
                <w:sz w:val="16"/>
                <w:szCs w:val="16"/>
              </w:rPr>
              <w:t>-based PDU Set Information identification for encrypted traffic</w:t>
            </w:r>
          </w:p>
        </w:tc>
        <w:tc>
          <w:tcPr>
            <w:tcW w:w="284" w:type="dxa"/>
          </w:tcPr>
          <w:p w14:paraId="20DBFF9C" w14:textId="6FBE3774" w:rsidR="003921F5" w:rsidRPr="00B374EF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708" w:type="dxa"/>
          </w:tcPr>
          <w:p w14:paraId="32E9C2FD" w14:textId="6F6259D2" w:rsidR="003921F5" w:rsidRPr="00B374EF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19.2.0</w:t>
            </w:r>
          </w:p>
        </w:tc>
        <w:tc>
          <w:tcPr>
            <w:tcW w:w="851" w:type="dxa"/>
          </w:tcPr>
          <w:p w14:paraId="4CEA2A0B" w14:textId="2B1CB0B8" w:rsidR="003921F5" w:rsidRPr="00B374EF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S2#166AHE</w:t>
            </w:r>
          </w:p>
        </w:tc>
        <w:tc>
          <w:tcPr>
            <w:tcW w:w="1134" w:type="dxa"/>
          </w:tcPr>
          <w:p w14:paraId="4E5BC26F" w14:textId="06B45E2F" w:rsidR="003921F5" w:rsidRPr="00B374EF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S2-2501104</w:t>
            </w:r>
          </w:p>
        </w:tc>
        <w:tc>
          <w:tcPr>
            <w:tcW w:w="1134" w:type="dxa"/>
          </w:tcPr>
          <w:p w14:paraId="313EFF61" w14:textId="508DF4A9" w:rsidR="003921F5" w:rsidRPr="00B374EF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China Mobile</w:t>
            </w:r>
          </w:p>
        </w:tc>
        <w:tc>
          <w:tcPr>
            <w:tcW w:w="1276" w:type="dxa"/>
          </w:tcPr>
          <w:p w14:paraId="58D80B05" w14:textId="70EFCB16" w:rsidR="003921F5" w:rsidRPr="00B374EF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XRM_Ph2</w:t>
            </w:r>
          </w:p>
        </w:tc>
        <w:tc>
          <w:tcPr>
            <w:tcW w:w="1134" w:type="dxa"/>
          </w:tcPr>
          <w:p w14:paraId="732BB666" w14:textId="3A4F0713" w:rsidR="003921F5" w:rsidRPr="00B374EF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4.17.6.1</w:t>
            </w:r>
          </w:p>
        </w:tc>
        <w:tc>
          <w:tcPr>
            <w:tcW w:w="283" w:type="dxa"/>
          </w:tcPr>
          <w:p w14:paraId="6F01635C" w14:textId="77777777" w:rsidR="003921F5" w:rsidRPr="00E6100C" w:rsidRDefault="003921F5" w:rsidP="003921F5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234DA773" w14:textId="77777777" w:rsidR="003921F5" w:rsidRPr="00F970E0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1DB753" w14:textId="77777777" w:rsidR="003921F5" w:rsidRPr="00B374EF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48" w:type="dxa"/>
          </w:tcPr>
          <w:p w14:paraId="100ECF1C" w14:textId="04CF35F4" w:rsidR="003921F5" w:rsidRPr="00B374EF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232C24A3" w14:textId="77777777" w:rsidR="003921F5" w:rsidRDefault="003921F5" w:rsidP="003921F5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6F865548" w14:textId="77777777" w:rsidR="003921F5" w:rsidRDefault="003921F5" w:rsidP="003921F5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</w:tr>
      <w:tr w:rsidR="003921F5" w:rsidRPr="00E6100C" w14:paraId="77634134" w14:textId="77777777" w:rsidTr="00065ACC">
        <w:tc>
          <w:tcPr>
            <w:tcW w:w="774" w:type="dxa"/>
          </w:tcPr>
          <w:p w14:paraId="18038950" w14:textId="35C966AC" w:rsidR="003921F5" w:rsidRPr="00B374EF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23.502</w:t>
            </w:r>
          </w:p>
        </w:tc>
        <w:tc>
          <w:tcPr>
            <w:tcW w:w="781" w:type="dxa"/>
          </w:tcPr>
          <w:p w14:paraId="5AB78E90" w14:textId="0A7494DA" w:rsidR="003921F5" w:rsidRPr="00B374EF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5081</w:t>
            </w:r>
          </w:p>
        </w:tc>
        <w:tc>
          <w:tcPr>
            <w:tcW w:w="251" w:type="dxa"/>
          </w:tcPr>
          <w:p w14:paraId="4EE5159C" w14:textId="357F23CC" w:rsidR="003921F5" w:rsidRPr="00B374EF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741" w:type="dxa"/>
          </w:tcPr>
          <w:p w14:paraId="457ADFB5" w14:textId="698D1037" w:rsidR="003921F5" w:rsidRPr="00B374EF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15E4FB06" w14:textId="63B3F647" w:rsidR="003921F5" w:rsidRPr="00B374EF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Procedures for handling end-to-end encrypted XRM flows</w:t>
            </w:r>
          </w:p>
        </w:tc>
        <w:tc>
          <w:tcPr>
            <w:tcW w:w="284" w:type="dxa"/>
          </w:tcPr>
          <w:p w14:paraId="0C7EC79C" w14:textId="09FBFC01" w:rsidR="003921F5" w:rsidRPr="00B374EF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708" w:type="dxa"/>
          </w:tcPr>
          <w:p w14:paraId="76BC6883" w14:textId="22FF6FA8" w:rsidR="003921F5" w:rsidRPr="00B374EF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19.2.0</w:t>
            </w:r>
          </w:p>
        </w:tc>
        <w:tc>
          <w:tcPr>
            <w:tcW w:w="851" w:type="dxa"/>
          </w:tcPr>
          <w:p w14:paraId="35025650" w14:textId="3C6B49D6" w:rsidR="003921F5" w:rsidRPr="00B374EF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S2#167</w:t>
            </w:r>
          </w:p>
        </w:tc>
        <w:tc>
          <w:tcPr>
            <w:tcW w:w="1134" w:type="dxa"/>
          </w:tcPr>
          <w:p w14:paraId="35B6041E" w14:textId="7AFC6D5B" w:rsidR="003921F5" w:rsidRPr="00B374EF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S2-2502461</w:t>
            </w:r>
          </w:p>
        </w:tc>
        <w:tc>
          <w:tcPr>
            <w:tcW w:w="1134" w:type="dxa"/>
          </w:tcPr>
          <w:p w14:paraId="22C8D090" w14:textId="40FC3B5D" w:rsidR="003921F5" w:rsidRPr="00B374EF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 xml:space="preserve">Google, </w:t>
            </w:r>
            <w:proofErr w:type="spellStart"/>
            <w:r w:rsidRPr="00F970E0">
              <w:rPr>
                <w:rFonts w:cs="Arial"/>
                <w:sz w:val="16"/>
                <w:szCs w:val="16"/>
              </w:rPr>
              <w:t>Futurewei</w:t>
            </w:r>
            <w:proofErr w:type="spellEnd"/>
            <w:r w:rsidRPr="00F970E0">
              <w:rPr>
                <w:rFonts w:cs="Arial"/>
                <w:sz w:val="16"/>
                <w:szCs w:val="16"/>
              </w:rPr>
              <w:t xml:space="preserve">, </w:t>
            </w:r>
            <w:proofErr w:type="spellStart"/>
            <w:r w:rsidRPr="00F970E0">
              <w:rPr>
                <w:rFonts w:cs="Arial"/>
                <w:sz w:val="16"/>
                <w:szCs w:val="16"/>
              </w:rPr>
              <w:t>InterDigital</w:t>
            </w:r>
            <w:proofErr w:type="spellEnd"/>
            <w:r w:rsidRPr="00F970E0">
              <w:rPr>
                <w:rFonts w:cs="Arial"/>
                <w:sz w:val="16"/>
                <w:szCs w:val="16"/>
              </w:rPr>
              <w:t xml:space="preserve"> Inc., China Mobile, Huawei, </w:t>
            </w:r>
            <w:proofErr w:type="spellStart"/>
            <w:r w:rsidRPr="00F970E0">
              <w:rPr>
                <w:rFonts w:cs="Arial"/>
                <w:sz w:val="16"/>
                <w:szCs w:val="16"/>
              </w:rPr>
              <w:t>HiSilicon</w:t>
            </w:r>
            <w:proofErr w:type="spellEnd"/>
            <w:r w:rsidRPr="00F970E0">
              <w:rPr>
                <w:rFonts w:cs="Arial"/>
                <w:sz w:val="16"/>
                <w:szCs w:val="16"/>
              </w:rPr>
              <w:t>, Ericsson, Nokia, Apple</w:t>
            </w:r>
          </w:p>
        </w:tc>
        <w:tc>
          <w:tcPr>
            <w:tcW w:w="1276" w:type="dxa"/>
          </w:tcPr>
          <w:p w14:paraId="0CF5D9BD" w14:textId="277E29A4" w:rsidR="003921F5" w:rsidRPr="00B374EF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XRM_Ph2</w:t>
            </w:r>
          </w:p>
        </w:tc>
        <w:tc>
          <w:tcPr>
            <w:tcW w:w="1134" w:type="dxa"/>
          </w:tcPr>
          <w:p w14:paraId="4EAEEEB1" w14:textId="2E103DAA" w:rsidR="003921F5" w:rsidRPr="00B374EF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2, 4.3.3.2, 4.15.6.6, 4.15.6.6a, 5.2.5.3.2, 5.2.6.9.2, 5.2.6.9.5, 5.2.7.3.2, Annex X (new), X.1 (new), 4.3.2.2.1</w:t>
            </w:r>
          </w:p>
        </w:tc>
        <w:tc>
          <w:tcPr>
            <w:tcW w:w="283" w:type="dxa"/>
          </w:tcPr>
          <w:p w14:paraId="2807DDA2" w14:textId="77777777" w:rsidR="003921F5" w:rsidRPr="00E6100C" w:rsidRDefault="003921F5" w:rsidP="003921F5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50CE67D1" w14:textId="77777777" w:rsidR="003921F5" w:rsidRPr="00F970E0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71A035" w14:textId="77777777" w:rsidR="003921F5" w:rsidRPr="00B374EF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48" w:type="dxa"/>
          </w:tcPr>
          <w:p w14:paraId="371BDE95" w14:textId="401A685E" w:rsidR="003921F5" w:rsidRPr="00B374EF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4336BEFD" w14:textId="77777777" w:rsidR="003921F5" w:rsidRDefault="003921F5" w:rsidP="003921F5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2649C6FB" w14:textId="77777777" w:rsidR="003921F5" w:rsidRDefault="003921F5" w:rsidP="003921F5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</w:tr>
      <w:tr w:rsidR="003921F5" w:rsidRPr="00E6100C" w14:paraId="58148756" w14:textId="77777777" w:rsidTr="00065ACC">
        <w:tc>
          <w:tcPr>
            <w:tcW w:w="774" w:type="dxa"/>
          </w:tcPr>
          <w:p w14:paraId="0B4F91C0" w14:textId="2698D472" w:rsidR="003921F5" w:rsidRPr="00F970E0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23.502</w:t>
            </w:r>
          </w:p>
        </w:tc>
        <w:tc>
          <w:tcPr>
            <w:tcW w:w="781" w:type="dxa"/>
          </w:tcPr>
          <w:p w14:paraId="0697270E" w14:textId="501AE9F6" w:rsidR="003921F5" w:rsidRPr="00F970E0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5225</w:t>
            </w:r>
          </w:p>
        </w:tc>
        <w:tc>
          <w:tcPr>
            <w:tcW w:w="251" w:type="dxa"/>
          </w:tcPr>
          <w:p w14:paraId="6FC1EF51" w14:textId="338E6653" w:rsidR="003921F5" w:rsidRPr="00F970E0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741" w:type="dxa"/>
          </w:tcPr>
          <w:p w14:paraId="7E06EF35" w14:textId="78F83D77" w:rsidR="003921F5" w:rsidRPr="00F970E0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6B13BCF6" w14:textId="665AEABA" w:rsidR="003921F5" w:rsidRPr="00F970E0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Support of multi-modal awareness at NG-RAN</w:t>
            </w:r>
          </w:p>
        </w:tc>
        <w:tc>
          <w:tcPr>
            <w:tcW w:w="284" w:type="dxa"/>
          </w:tcPr>
          <w:p w14:paraId="6F451B2E" w14:textId="48EBBC02" w:rsidR="003921F5" w:rsidRPr="00F970E0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708" w:type="dxa"/>
          </w:tcPr>
          <w:p w14:paraId="4930B09E" w14:textId="16987BC9" w:rsidR="003921F5" w:rsidRPr="00F970E0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19.2.0</w:t>
            </w:r>
          </w:p>
        </w:tc>
        <w:tc>
          <w:tcPr>
            <w:tcW w:w="851" w:type="dxa"/>
          </w:tcPr>
          <w:p w14:paraId="6BF46F71" w14:textId="72D18670" w:rsidR="003921F5" w:rsidRPr="00F970E0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S2#167</w:t>
            </w:r>
          </w:p>
        </w:tc>
        <w:tc>
          <w:tcPr>
            <w:tcW w:w="1134" w:type="dxa"/>
          </w:tcPr>
          <w:p w14:paraId="1B643E49" w14:textId="6B1F6E45" w:rsidR="003921F5" w:rsidRPr="00F970E0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S2-2502498</w:t>
            </w:r>
          </w:p>
        </w:tc>
        <w:tc>
          <w:tcPr>
            <w:tcW w:w="1134" w:type="dxa"/>
          </w:tcPr>
          <w:p w14:paraId="6FB63049" w14:textId="2FD64960" w:rsidR="003921F5" w:rsidRPr="00F970E0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China Telecom, Nokia, CATT, vivo, Lenovo</w:t>
            </w:r>
          </w:p>
        </w:tc>
        <w:tc>
          <w:tcPr>
            <w:tcW w:w="1276" w:type="dxa"/>
          </w:tcPr>
          <w:p w14:paraId="3B676272" w14:textId="4AC9A88A" w:rsidR="003921F5" w:rsidRPr="00F970E0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XRM_Ph2</w:t>
            </w:r>
          </w:p>
        </w:tc>
        <w:tc>
          <w:tcPr>
            <w:tcW w:w="1134" w:type="dxa"/>
          </w:tcPr>
          <w:p w14:paraId="0838880F" w14:textId="3553869B" w:rsidR="003921F5" w:rsidRPr="00F970E0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4.3.3.2</w:t>
            </w:r>
          </w:p>
        </w:tc>
        <w:tc>
          <w:tcPr>
            <w:tcW w:w="283" w:type="dxa"/>
          </w:tcPr>
          <w:p w14:paraId="7BC8565A" w14:textId="77777777" w:rsidR="003921F5" w:rsidRPr="00E6100C" w:rsidRDefault="003921F5" w:rsidP="003921F5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4FA5AFA8" w14:textId="77777777" w:rsidR="003921F5" w:rsidRPr="00F970E0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50AEB4" w14:textId="77777777" w:rsidR="003921F5" w:rsidRPr="00B374EF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48" w:type="dxa"/>
          </w:tcPr>
          <w:p w14:paraId="0C4AEDBC" w14:textId="605FC54B" w:rsidR="003921F5" w:rsidRPr="00F970E0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318EFD92" w14:textId="77777777" w:rsidR="003921F5" w:rsidRDefault="003921F5" w:rsidP="003921F5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55A28D53" w14:textId="77777777" w:rsidR="003921F5" w:rsidRDefault="003921F5" w:rsidP="003921F5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</w:tr>
      <w:tr w:rsidR="003921F5" w:rsidRPr="00E6100C" w14:paraId="52E4B3E8" w14:textId="77777777" w:rsidTr="00065ACC">
        <w:tc>
          <w:tcPr>
            <w:tcW w:w="774" w:type="dxa"/>
          </w:tcPr>
          <w:p w14:paraId="3A22E47B" w14:textId="2AD6AA38" w:rsidR="003921F5" w:rsidRPr="00F970E0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23.502</w:t>
            </w:r>
          </w:p>
        </w:tc>
        <w:tc>
          <w:tcPr>
            <w:tcW w:w="781" w:type="dxa"/>
          </w:tcPr>
          <w:p w14:paraId="67A41255" w14:textId="084CDF25" w:rsidR="003921F5" w:rsidRPr="00F970E0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5309</w:t>
            </w:r>
          </w:p>
        </w:tc>
        <w:tc>
          <w:tcPr>
            <w:tcW w:w="251" w:type="dxa"/>
          </w:tcPr>
          <w:p w14:paraId="1C6023F1" w14:textId="081935C8" w:rsidR="003921F5" w:rsidRPr="00F970E0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41" w:type="dxa"/>
          </w:tcPr>
          <w:p w14:paraId="2F4F9EF5" w14:textId="4A30FAFE" w:rsidR="003921F5" w:rsidRPr="00F970E0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1C91DEA5" w14:textId="5419CB19" w:rsidR="003921F5" w:rsidRPr="00F970E0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KI#9, Support of Available Data Rate</w:t>
            </w:r>
          </w:p>
        </w:tc>
        <w:tc>
          <w:tcPr>
            <w:tcW w:w="284" w:type="dxa"/>
          </w:tcPr>
          <w:p w14:paraId="231717EA" w14:textId="7C915C57" w:rsidR="003921F5" w:rsidRPr="00F970E0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708" w:type="dxa"/>
          </w:tcPr>
          <w:p w14:paraId="47FD39C9" w14:textId="6F9062C6" w:rsidR="003921F5" w:rsidRPr="00F970E0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19.2.0</w:t>
            </w:r>
          </w:p>
        </w:tc>
        <w:tc>
          <w:tcPr>
            <w:tcW w:w="851" w:type="dxa"/>
          </w:tcPr>
          <w:p w14:paraId="589E9C53" w14:textId="112A38CC" w:rsidR="003921F5" w:rsidRPr="00F970E0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S2#167</w:t>
            </w:r>
          </w:p>
        </w:tc>
        <w:tc>
          <w:tcPr>
            <w:tcW w:w="1134" w:type="dxa"/>
          </w:tcPr>
          <w:p w14:paraId="57E000DB" w14:textId="1BD1AF1F" w:rsidR="003921F5" w:rsidRPr="00F970E0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S2-2502676</w:t>
            </w:r>
          </w:p>
        </w:tc>
        <w:tc>
          <w:tcPr>
            <w:tcW w:w="1134" w:type="dxa"/>
          </w:tcPr>
          <w:p w14:paraId="478DB031" w14:textId="5637F6E7" w:rsidR="003921F5" w:rsidRPr="00F970E0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Nokia</w:t>
            </w:r>
          </w:p>
        </w:tc>
        <w:tc>
          <w:tcPr>
            <w:tcW w:w="1276" w:type="dxa"/>
          </w:tcPr>
          <w:p w14:paraId="21AD3174" w14:textId="3C07D010" w:rsidR="003921F5" w:rsidRPr="00F970E0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XRM_Ph2</w:t>
            </w:r>
          </w:p>
        </w:tc>
        <w:tc>
          <w:tcPr>
            <w:tcW w:w="1134" w:type="dxa"/>
          </w:tcPr>
          <w:p w14:paraId="0C4EE6F7" w14:textId="12C5CEFB" w:rsidR="003921F5" w:rsidRPr="00F970E0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4.3.3.2</w:t>
            </w:r>
          </w:p>
        </w:tc>
        <w:tc>
          <w:tcPr>
            <w:tcW w:w="283" w:type="dxa"/>
          </w:tcPr>
          <w:p w14:paraId="49FF5192" w14:textId="77777777" w:rsidR="003921F5" w:rsidRPr="00E6100C" w:rsidRDefault="003921F5" w:rsidP="003921F5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62E91E96" w14:textId="77777777" w:rsidR="003921F5" w:rsidRPr="00F970E0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474473" w14:textId="49A22C81" w:rsidR="003921F5" w:rsidRPr="00B374EF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248" w:type="dxa"/>
          </w:tcPr>
          <w:p w14:paraId="5D19AF17" w14:textId="6D9228FA" w:rsidR="003921F5" w:rsidRPr="00F970E0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3D5EF1DA" w14:textId="77777777" w:rsidR="003921F5" w:rsidRDefault="003921F5" w:rsidP="003921F5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7E7112A1" w14:textId="77777777" w:rsidR="003921F5" w:rsidRDefault="003921F5" w:rsidP="003921F5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</w:tr>
      <w:tr w:rsidR="003921F5" w:rsidRPr="00E6100C" w14:paraId="53D0BAD4" w14:textId="77777777" w:rsidTr="00065ACC">
        <w:tc>
          <w:tcPr>
            <w:tcW w:w="774" w:type="dxa"/>
          </w:tcPr>
          <w:p w14:paraId="2DB1DF41" w14:textId="099C361A" w:rsidR="003921F5" w:rsidRPr="00F970E0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23.502</w:t>
            </w:r>
          </w:p>
        </w:tc>
        <w:tc>
          <w:tcPr>
            <w:tcW w:w="781" w:type="dxa"/>
          </w:tcPr>
          <w:p w14:paraId="1BCE8A7F" w14:textId="48D44A2D" w:rsidR="003921F5" w:rsidRPr="00F970E0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5310</w:t>
            </w:r>
          </w:p>
        </w:tc>
        <w:tc>
          <w:tcPr>
            <w:tcW w:w="251" w:type="dxa"/>
          </w:tcPr>
          <w:p w14:paraId="5DA3E15B" w14:textId="132E8C2C" w:rsidR="003921F5" w:rsidRPr="00F970E0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741" w:type="dxa"/>
          </w:tcPr>
          <w:p w14:paraId="73095B3D" w14:textId="7BC43611" w:rsidR="003921F5" w:rsidRPr="00F970E0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48FE24AD" w14:textId="315B3252" w:rsidR="003921F5" w:rsidRPr="00F970E0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Support Time to Next Burst provisioning to NG-RAN</w:t>
            </w:r>
          </w:p>
        </w:tc>
        <w:tc>
          <w:tcPr>
            <w:tcW w:w="284" w:type="dxa"/>
          </w:tcPr>
          <w:p w14:paraId="58D1E1E1" w14:textId="12A64F48" w:rsidR="003921F5" w:rsidRPr="00F970E0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708" w:type="dxa"/>
          </w:tcPr>
          <w:p w14:paraId="06D35733" w14:textId="113C2851" w:rsidR="003921F5" w:rsidRPr="00F970E0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19.2.0</w:t>
            </w:r>
          </w:p>
        </w:tc>
        <w:tc>
          <w:tcPr>
            <w:tcW w:w="851" w:type="dxa"/>
          </w:tcPr>
          <w:p w14:paraId="74C4E690" w14:textId="4BE376E1" w:rsidR="003921F5" w:rsidRPr="00F970E0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S2#166AHE</w:t>
            </w:r>
          </w:p>
        </w:tc>
        <w:tc>
          <w:tcPr>
            <w:tcW w:w="1134" w:type="dxa"/>
          </w:tcPr>
          <w:p w14:paraId="40CE1481" w14:textId="70546C34" w:rsidR="003921F5" w:rsidRPr="00F970E0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S2-2500961</w:t>
            </w:r>
          </w:p>
        </w:tc>
        <w:tc>
          <w:tcPr>
            <w:tcW w:w="1134" w:type="dxa"/>
          </w:tcPr>
          <w:p w14:paraId="3CF56BCF" w14:textId="71C7F841" w:rsidR="003921F5" w:rsidRPr="00F970E0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Nokia</w:t>
            </w:r>
          </w:p>
        </w:tc>
        <w:tc>
          <w:tcPr>
            <w:tcW w:w="1276" w:type="dxa"/>
          </w:tcPr>
          <w:p w14:paraId="2E35C0F6" w14:textId="1F8BCF13" w:rsidR="003921F5" w:rsidRPr="00F970E0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XRM_Ph2</w:t>
            </w:r>
          </w:p>
        </w:tc>
        <w:tc>
          <w:tcPr>
            <w:tcW w:w="1134" w:type="dxa"/>
          </w:tcPr>
          <w:p w14:paraId="5F387242" w14:textId="5193D050" w:rsidR="003921F5" w:rsidRPr="00F970E0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4.3.3.2</w:t>
            </w:r>
          </w:p>
        </w:tc>
        <w:tc>
          <w:tcPr>
            <w:tcW w:w="283" w:type="dxa"/>
          </w:tcPr>
          <w:p w14:paraId="13844677" w14:textId="77777777" w:rsidR="003921F5" w:rsidRPr="00E6100C" w:rsidRDefault="003921F5" w:rsidP="003921F5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548FF9B4" w14:textId="77777777" w:rsidR="003921F5" w:rsidRPr="00F970E0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6B4A41" w14:textId="77777777" w:rsidR="003921F5" w:rsidRPr="00F970E0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48" w:type="dxa"/>
          </w:tcPr>
          <w:p w14:paraId="590C6D9D" w14:textId="2EAB60AF" w:rsidR="003921F5" w:rsidRPr="00F970E0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4CD5FD3F" w14:textId="77777777" w:rsidR="003921F5" w:rsidRDefault="003921F5" w:rsidP="003921F5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4861323A" w14:textId="77777777" w:rsidR="003921F5" w:rsidRDefault="003921F5" w:rsidP="003921F5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</w:tr>
      <w:tr w:rsidR="003921F5" w:rsidRPr="00E6100C" w14:paraId="09101633" w14:textId="77777777" w:rsidTr="00065ACC">
        <w:tc>
          <w:tcPr>
            <w:tcW w:w="774" w:type="dxa"/>
          </w:tcPr>
          <w:p w14:paraId="7CF97716" w14:textId="49304AEA" w:rsidR="003921F5" w:rsidRPr="00B374EF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23.502</w:t>
            </w:r>
          </w:p>
        </w:tc>
        <w:tc>
          <w:tcPr>
            <w:tcW w:w="781" w:type="dxa"/>
          </w:tcPr>
          <w:p w14:paraId="095A736B" w14:textId="5CB6C92D" w:rsidR="003921F5" w:rsidRPr="00B374EF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5357</w:t>
            </w:r>
          </w:p>
        </w:tc>
        <w:tc>
          <w:tcPr>
            <w:tcW w:w="251" w:type="dxa"/>
          </w:tcPr>
          <w:p w14:paraId="6E0A7D0D" w14:textId="6B5098D7" w:rsidR="003921F5" w:rsidRPr="00B374EF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741" w:type="dxa"/>
          </w:tcPr>
          <w:p w14:paraId="236C49DF" w14:textId="0E04539D" w:rsidR="003921F5" w:rsidRPr="00B374EF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0C5AA417" w14:textId="570869E7" w:rsidR="003921F5" w:rsidRPr="00B374EF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Support PDU Set based handling without DL PDU Set QoS parameters</w:t>
            </w:r>
          </w:p>
        </w:tc>
        <w:tc>
          <w:tcPr>
            <w:tcW w:w="284" w:type="dxa"/>
          </w:tcPr>
          <w:p w14:paraId="0C55C30D" w14:textId="78D3A1C6" w:rsidR="003921F5" w:rsidRPr="00B374EF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708" w:type="dxa"/>
          </w:tcPr>
          <w:p w14:paraId="51288225" w14:textId="69F2277B" w:rsidR="003921F5" w:rsidRPr="00B374EF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19.2.0</w:t>
            </w:r>
          </w:p>
        </w:tc>
        <w:tc>
          <w:tcPr>
            <w:tcW w:w="851" w:type="dxa"/>
          </w:tcPr>
          <w:p w14:paraId="1A1596AB" w14:textId="09E191F2" w:rsidR="003921F5" w:rsidRPr="00B374EF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S2#167</w:t>
            </w:r>
          </w:p>
        </w:tc>
        <w:tc>
          <w:tcPr>
            <w:tcW w:w="1134" w:type="dxa"/>
          </w:tcPr>
          <w:p w14:paraId="4941CDB3" w14:textId="2DA8B8D9" w:rsidR="003921F5" w:rsidRPr="00B374EF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S2-2502673</w:t>
            </w:r>
          </w:p>
        </w:tc>
        <w:tc>
          <w:tcPr>
            <w:tcW w:w="1134" w:type="dxa"/>
          </w:tcPr>
          <w:p w14:paraId="7C7D32FA" w14:textId="3CC81EB2" w:rsidR="003921F5" w:rsidRPr="00B374EF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Samsung, Nokia, Lenovo, Huawei</w:t>
            </w:r>
          </w:p>
        </w:tc>
        <w:tc>
          <w:tcPr>
            <w:tcW w:w="1276" w:type="dxa"/>
          </w:tcPr>
          <w:p w14:paraId="6A1990B0" w14:textId="644E5F8A" w:rsidR="003921F5" w:rsidRPr="00B374EF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XRM_Ph2</w:t>
            </w:r>
          </w:p>
        </w:tc>
        <w:tc>
          <w:tcPr>
            <w:tcW w:w="1134" w:type="dxa"/>
          </w:tcPr>
          <w:p w14:paraId="71D0911E" w14:textId="2DB418E9" w:rsidR="003921F5" w:rsidRPr="00B374EF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4.2.3.2, 4.3.3.2</w:t>
            </w:r>
          </w:p>
        </w:tc>
        <w:tc>
          <w:tcPr>
            <w:tcW w:w="283" w:type="dxa"/>
          </w:tcPr>
          <w:p w14:paraId="695C1C4A" w14:textId="77777777" w:rsidR="003921F5" w:rsidRPr="00E6100C" w:rsidRDefault="003921F5" w:rsidP="003921F5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0DB62E69" w14:textId="77777777" w:rsidR="003921F5" w:rsidRPr="00F970E0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1F185C" w14:textId="712C6C12" w:rsidR="003921F5" w:rsidRPr="00F970E0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248" w:type="dxa"/>
          </w:tcPr>
          <w:p w14:paraId="40F64D53" w14:textId="503AEF0A" w:rsidR="003921F5" w:rsidRPr="00B374EF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44014311" w14:textId="77777777" w:rsidR="003921F5" w:rsidRDefault="003921F5" w:rsidP="003921F5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7F76BBD0" w14:textId="77777777" w:rsidR="003921F5" w:rsidRDefault="003921F5" w:rsidP="003921F5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</w:tr>
      <w:tr w:rsidR="003921F5" w:rsidRPr="00E6100C" w14:paraId="596680F4" w14:textId="77777777" w:rsidTr="00065ACC">
        <w:tc>
          <w:tcPr>
            <w:tcW w:w="774" w:type="dxa"/>
          </w:tcPr>
          <w:p w14:paraId="5EAB1120" w14:textId="4C6E0441" w:rsidR="003921F5" w:rsidRPr="00F970E0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23.503</w:t>
            </w:r>
          </w:p>
        </w:tc>
        <w:tc>
          <w:tcPr>
            <w:tcW w:w="781" w:type="dxa"/>
          </w:tcPr>
          <w:p w14:paraId="63BCECB0" w14:textId="33A615DE" w:rsidR="003921F5" w:rsidRPr="00F970E0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1378</w:t>
            </w:r>
          </w:p>
        </w:tc>
        <w:tc>
          <w:tcPr>
            <w:tcW w:w="251" w:type="dxa"/>
          </w:tcPr>
          <w:p w14:paraId="61D103A3" w14:textId="05A1C0D7" w:rsidR="003921F5" w:rsidRPr="00F970E0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741" w:type="dxa"/>
          </w:tcPr>
          <w:p w14:paraId="2A856D0B" w14:textId="296FADC1" w:rsidR="003921F5" w:rsidRPr="00F970E0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5BB4F6E4" w14:textId="3C69A10D" w:rsidR="003921F5" w:rsidRPr="00F970E0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KI#1, Support the PDU Set Information Marking Support Indication</w:t>
            </w:r>
          </w:p>
        </w:tc>
        <w:tc>
          <w:tcPr>
            <w:tcW w:w="284" w:type="dxa"/>
          </w:tcPr>
          <w:p w14:paraId="48707600" w14:textId="3B5444B1" w:rsidR="003921F5" w:rsidRPr="00F970E0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708" w:type="dxa"/>
          </w:tcPr>
          <w:p w14:paraId="1D6BAA6E" w14:textId="2ADC1364" w:rsidR="003921F5" w:rsidRPr="00F970E0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19.2.0</w:t>
            </w:r>
          </w:p>
        </w:tc>
        <w:tc>
          <w:tcPr>
            <w:tcW w:w="851" w:type="dxa"/>
          </w:tcPr>
          <w:p w14:paraId="4675FBED" w14:textId="57E0BC0B" w:rsidR="003921F5" w:rsidRPr="00F970E0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S2#167</w:t>
            </w:r>
          </w:p>
        </w:tc>
        <w:tc>
          <w:tcPr>
            <w:tcW w:w="1134" w:type="dxa"/>
          </w:tcPr>
          <w:p w14:paraId="374E9541" w14:textId="639ACE3B" w:rsidR="003921F5" w:rsidRPr="00F970E0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S2-2502468</w:t>
            </w:r>
          </w:p>
        </w:tc>
        <w:tc>
          <w:tcPr>
            <w:tcW w:w="1134" w:type="dxa"/>
          </w:tcPr>
          <w:p w14:paraId="5CC0B681" w14:textId="44E69E47" w:rsidR="003921F5" w:rsidRPr="00F970E0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vivo</w:t>
            </w:r>
          </w:p>
        </w:tc>
        <w:tc>
          <w:tcPr>
            <w:tcW w:w="1276" w:type="dxa"/>
          </w:tcPr>
          <w:p w14:paraId="68264F2C" w14:textId="5E52D266" w:rsidR="003921F5" w:rsidRPr="00F970E0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XRM_Ph2</w:t>
            </w:r>
          </w:p>
        </w:tc>
        <w:tc>
          <w:tcPr>
            <w:tcW w:w="1134" w:type="dxa"/>
          </w:tcPr>
          <w:p w14:paraId="20B842CC" w14:textId="2A5E6D45" w:rsidR="003921F5" w:rsidRPr="00F970E0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6.1.3.27.4</w:t>
            </w:r>
          </w:p>
        </w:tc>
        <w:tc>
          <w:tcPr>
            <w:tcW w:w="283" w:type="dxa"/>
          </w:tcPr>
          <w:p w14:paraId="57E75098" w14:textId="77777777" w:rsidR="003921F5" w:rsidRPr="00E6100C" w:rsidRDefault="003921F5" w:rsidP="003921F5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600BB1CE" w14:textId="77777777" w:rsidR="003921F5" w:rsidRPr="00F970E0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B11CD4" w14:textId="77777777" w:rsidR="003921F5" w:rsidRPr="00F970E0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48" w:type="dxa"/>
          </w:tcPr>
          <w:p w14:paraId="14ABC790" w14:textId="0392BE38" w:rsidR="003921F5" w:rsidRPr="00F970E0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1D138AEC" w14:textId="77777777" w:rsidR="003921F5" w:rsidRDefault="003921F5" w:rsidP="003921F5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11C54EA3" w14:textId="77777777" w:rsidR="003921F5" w:rsidRDefault="003921F5" w:rsidP="003921F5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</w:tr>
      <w:tr w:rsidR="003921F5" w:rsidRPr="00E6100C" w14:paraId="30E90E52" w14:textId="77777777" w:rsidTr="00065ACC">
        <w:tc>
          <w:tcPr>
            <w:tcW w:w="774" w:type="dxa"/>
          </w:tcPr>
          <w:p w14:paraId="113C98C5" w14:textId="77D72432" w:rsidR="003921F5" w:rsidRPr="00F970E0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23.503</w:t>
            </w:r>
          </w:p>
        </w:tc>
        <w:tc>
          <w:tcPr>
            <w:tcW w:w="781" w:type="dxa"/>
          </w:tcPr>
          <w:p w14:paraId="5CBD6DD2" w14:textId="13948C26" w:rsidR="003921F5" w:rsidRPr="00F970E0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1381</w:t>
            </w:r>
          </w:p>
        </w:tc>
        <w:tc>
          <w:tcPr>
            <w:tcW w:w="251" w:type="dxa"/>
          </w:tcPr>
          <w:p w14:paraId="6A2AEA3A" w14:textId="44D15C8E" w:rsidR="003921F5" w:rsidRPr="00F970E0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9</w:t>
            </w:r>
          </w:p>
        </w:tc>
        <w:tc>
          <w:tcPr>
            <w:tcW w:w="741" w:type="dxa"/>
          </w:tcPr>
          <w:p w14:paraId="0B68A437" w14:textId="2ED889C1" w:rsidR="003921F5" w:rsidRPr="00F970E0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48709019" w14:textId="4429869B" w:rsidR="003921F5" w:rsidRPr="00F970E0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KI#9, Support of Rate limitation</w:t>
            </w:r>
          </w:p>
        </w:tc>
        <w:tc>
          <w:tcPr>
            <w:tcW w:w="284" w:type="dxa"/>
          </w:tcPr>
          <w:p w14:paraId="2154D8D0" w14:textId="081DCBD1" w:rsidR="003921F5" w:rsidRPr="00F970E0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708" w:type="dxa"/>
          </w:tcPr>
          <w:p w14:paraId="4F0E7336" w14:textId="7A20CCCA" w:rsidR="003921F5" w:rsidRPr="00F970E0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19.2.0</w:t>
            </w:r>
          </w:p>
        </w:tc>
        <w:tc>
          <w:tcPr>
            <w:tcW w:w="851" w:type="dxa"/>
          </w:tcPr>
          <w:p w14:paraId="7866BBAD" w14:textId="575D669B" w:rsidR="003921F5" w:rsidRPr="00F970E0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S2#167</w:t>
            </w:r>
          </w:p>
        </w:tc>
        <w:tc>
          <w:tcPr>
            <w:tcW w:w="1134" w:type="dxa"/>
          </w:tcPr>
          <w:p w14:paraId="183ACC9E" w14:textId="353620A6" w:rsidR="003921F5" w:rsidRPr="00F970E0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S2-2502475</w:t>
            </w:r>
          </w:p>
        </w:tc>
        <w:tc>
          <w:tcPr>
            <w:tcW w:w="1134" w:type="dxa"/>
          </w:tcPr>
          <w:p w14:paraId="22C88B1D" w14:textId="788F600F" w:rsidR="003921F5" w:rsidRPr="00F970E0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vivo, Meta USA, Tencent, Nokia, Huawei</w:t>
            </w:r>
          </w:p>
        </w:tc>
        <w:tc>
          <w:tcPr>
            <w:tcW w:w="1276" w:type="dxa"/>
          </w:tcPr>
          <w:p w14:paraId="028D967B" w14:textId="2F6524E6" w:rsidR="003921F5" w:rsidRPr="00F970E0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XRM_Ph2</w:t>
            </w:r>
          </w:p>
        </w:tc>
        <w:tc>
          <w:tcPr>
            <w:tcW w:w="1134" w:type="dxa"/>
          </w:tcPr>
          <w:p w14:paraId="0CD28FFA" w14:textId="5645525C" w:rsidR="003921F5" w:rsidRPr="00F970E0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6.1.3.18, 6.1.3.27.1</w:t>
            </w:r>
          </w:p>
        </w:tc>
        <w:tc>
          <w:tcPr>
            <w:tcW w:w="283" w:type="dxa"/>
          </w:tcPr>
          <w:p w14:paraId="04EA3282" w14:textId="77777777" w:rsidR="003921F5" w:rsidRPr="00E6100C" w:rsidRDefault="003921F5" w:rsidP="003921F5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27A050AD" w14:textId="77777777" w:rsidR="003921F5" w:rsidRPr="00F970E0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43D4EB" w14:textId="77777777" w:rsidR="003921F5" w:rsidRPr="00F970E0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48" w:type="dxa"/>
          </w:tcPr>
          <w:p w14:paraId="614C06AC" w14:textId="3C758636" w:rsidR="003921F5" w:rsidRPr="00F970E0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3CA8E361" w14:textId="77777777" w:rsidR="003921F5" w:rsidRDefault="003921F5" w:rsidP="003921F5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3627D37C" w14:textId="77777777" w:rsidR="003921F5" w:rsidRDefault="003921F5" w:rsidP="003921F5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</w:tr>
      <w:tr w:rsidR="003921F5" w:rsidRPr="00E6100C" w14:paraId="457BB539" w14:textId="77777777" w:rsidTr="00065ACC">
        <w:tc>
          <w:tcPr>
            <w:tcW w:w="774" w:type="dxa"/>
          </w:tcPr>
          <w:p w14:paraId="6E9D499F" w14:textId="35E424A6" w:rsidR="003921F5" w:rsidRPr="00F970E0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lastRenderedPageBreak/>
              <w:t>23.503</w:t>
            </w:r>
          </w:p>
        </w:tc>
        <w:tc>
          <w:tcPr>
            <w:tcW w:w="781" w:type="dxa"/>
          </w:tcPr>
          <w:p w14:paraId="231E597E" w14:textId="0C5EBF16" w:rsidR="003921F5" w:rsidRPr="00F970E0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1388</w:t>
            </w:r>
          </w:p>
        </w:tc>
        <w:tc>
          <w:tcPr>
            <w:tcW w:w="251" w:type="dxa"/>
          </w:tcPr>
          <w:p w14:paraId="5E5BECA5" w14:textId="29D56D1C" w:rsidR="003921F5" w:rsidRPr="00F970E0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741" w:type="dxa"/>
          </w:tcPr>
          <w:p w14:paraId="079266CA" w14:textId="7BC794E6" w:rsidR="003921F5" w:rsidRPr="00F970E0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167DF5A1" w14:textId="32A83191" w:rsidR="003921F5" w:rsidRPr="00F970E0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Traffic detection and QoS handling of multiplexed data flows</w:t>
            </w:r>
          </w:p>
        </w:tc>
        <w:tc>
          <w:tcPr>
            <w:tcW w:w="284" w:type="dxa"/>
          </w:tcPr>
          <w:p w14:paraId="7944D556" w14:textId="798264CF" w:rsidR="003921F5" w:rsidRPr="00F970E0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708" w:type="dxa"/>
          </w:tcPr>
          <w:p w14:paraId="60B938C1" w14:textId="1A6250F0" w:rsidR="003921F5" w:rsidRPr="00F970E0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19.2.0</w:t>
            </w:r>
          </w:p>
        </w:tc>
        <w:tc>
          <w:tcPr>
            <w:tcW w:w="851" w:type="dxa"/>
          </w:tcPr>
          <w:p w14:paraId="3CC32F56" w14:textId="48C7C4DA" w:rsidR="003921F5" w:rsidRPr="00F970E0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S2#167</w:t>
            </w:r>
          </w:p>
        </w:tc>
        <w:tc>
          <w:tcPr>
            <w:tcW w:w="1134" w:type="dxa"/>
          </w:tcPr>
          <w:p w14:paraId="26FBCD50" w14:textId="32D7CBD8" w:rsidR="003921F5" w:rsidRPr="00F970E0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S2-2502674</w:t>
            </w:r>
          </w:p>
        </w:tc>
        <w:tc>
          <w:tcPr>
            <w:tcW w:w="1134" w:type="dxa"/>
          </w:tcPr>
          <w:p w14:paraId="25002C16" w14:textId="1BB3DF7C" w:rsidR="003921F5" w:rsidRPr="00F970E0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 xml:space="preserve">OPPO, China Mobile, Lenovo, Xiaomi, Ericsson, Huawei, </w:t>
            </w:r>
            <w:proofErr w:type="spellStart"/>
            <w:r w:rsidRPr="00F970E0">
              <w:rPr>
                <w:rFonts w:cs="Arial"/>
                <w:sz w:val="16"/>
                <w:szCs w:val="16"/>
              </w:rPr>
              <w:t>HiSilicon</w:t>
            </w:r>
            <w:proofErr w:type="spellEnd"/>
            <w:r w:rsidRPr="00F970E0">
              <w:rPr>
                <w:rFonts w:cs="Arial"/>
                <w:sz w:val="16"/>
                <w:szCs w:val="16"/>
              </w:rPr>
              <w:t>, Samsung, Nokia, NTT DOCOMO, Google, vivo, Tencent, CATT</w:t>
            </w:r>
          </w:p>
        </w:tc>
        <w:tc>
          <w:tcPr>
            <w:tcW w:w="1276" w:type="dxa"/>
          </w:tcPr>
          <w:p w14:paraId="12A82069" w14:textId="5E914C7F" w:rsidR="003921F5" w:rsidRPr="00F970E0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XRM_Ph2</w:t>
            </w:r>
          </w:p>
        </w:tc>
        <w:tc>
          <w:tcPr>
            <w:tcW w:w="1134" w:type="dxa"/>
          </w:tcPr>
          <w:p w14:paraId="56F01C82" w14:textId="073083AD" w:rsidR="003921F5" w:rsidRPr="00F970E0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6.1.3.27.x (new)</w:t>
            </w:r>
          </w:p>
        </w:tc>
        <w:tc>
          <w:tcPr>
            <w:tcW w:w="283" w:type="dxa"/>
          </w:tcPr>
          <w:p w14:paraId="54828230" w14:textId="77777777" w:rsidR="003921F5" w:rsidRPr="00E6100C" w:rsidRDefault="003921F5" w:rsidP="003921F5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2DC958E9" w14:textId="77777777" w:rsidR="003921F5" w:rsidRPr="00F970E0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64A495" w14:textId="77777777" w:rsidR="003921F5" w:rsidRPr="00F970E0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48" w:type="dxa"/>
          </w:tcPr>
          <w:p w14:paraId="500ABBF9" w14:textId="6B3827A9" w:rsidR="003921F5" w:rsidRPr="00F970E0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46DA231D" w14:textId="77777777" w:rsidR="003921F5" w:rsidRDefault="003921F5" w:rsidP="003921F5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3981D957" w14:textId="77777777" w:rsidR="003921F5" w:rsidRDefault="003921F5" w:rsidP="003921F5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</w:tr>
      <w:tr w:rsidR="003921F5" w:rsidRPr="00E6100C" w14:paraId="26032BB0" w14:textId="77777777" w:rsidTr="00065ACC">
        <w:tc>
          <w:tcPr>
            <w:tcW w:w="774" w:type="dxa"/>
          </w:tcPr>
          <w:p w14:paraId="12966FD0" w14:textId="62AFC299" w:rsidR="003921F5" w:rsidRPr="00F970E0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23.503</w:t>
            </w:r>
          </w:p>
        </w:tc>
        <w:tc>
          <w:tcPr>
            <w:tcW w:w="781" w:type="dxa"/>
          </w:tcPr>
          <w:p w14:paraId="304C37BC" w14:textId="0BC94240" w:rsidR="003921F5" w:rsidRPr="00F970E0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1394</w:t>
            </w:r>
          </w:p>
        </w:tc>
        <w:tc>
          <w:tcPr>
            <w:tcW w:w="251" w:type="dxa"/>
          </w:tcPr>
          <w:p w14:paraId="7702F179" w14:textId="42FF3C7C" w:rsidR="003921F5" w:rsidRPr="00F970E0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9</w:t>
            </w:r>
          </w:p>
        </w:tc>
        <w:tc>
          <w:tcPr>
            <w:tcW w:w="741" w:type="dxa"/>
          </w:tcPr>
          <w:p w14:paraId="46F6A86A" w14:textId="54C03378" w:rsidR="003921F5" w:rsidRPr="00F970E0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7FA7D547" w14:textId="6C8354F0" w:rsidR="003921F5" w:rsidRPr="00F970E0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PDU Set Information Identification for end-to-end encrypted traffic using connect-UDP - PCC part</w:t>
            </w:r>
          </w:p>
        </w:tc>
        <w:tc>
          <w:tcPr>
            <w:tcW w:w="284" w:type="dxa"/>
          </w:tcPr>
          <w:p w14:paraId="64ADFEC6" w14:textId="055E6CEF" w:rsidR="003921F5" w:rsidRPr="00F970E0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708" w:type="dxa"/>
          </w:tcPr>
          <w:p w14:paraId="0213E70C" w14:textId="1285B61D" w:rsidR="003921F5" w:rsidRPr="00F970E0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19.2.0</w:t>
            </w:r>
          </w:p>
        </w:tc>
        <w:tc>
          <w:tcPr>
            <w:tcW w:w="851" w:type="dxa"/>
          </w:tcPr>
          <w:p w14:paraId="5093672A" w14:textId="2EA82D3C" w:rsidR="003921F5" w:rsidRPr="00F970E0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S2#167</w:t>
            </w:r>
          </w:p>
        </w:tc>
        <w:tc>
          <w:tcPr>
            <w:tcW w:w="1134" w:type="dxa"/>
          </w:tcPr>
          <w:p w14:paraId="41E98BC1" w14:textId="04DC2134" w:rsidR="003921F5" w:rsidRPr="00F970E0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S2-2502683</w:t>
            </w:r>
          </w:p>
        </w:tc>
        <w:tc>
          <w:tcPr>
            <w:tcW w:w="1134" w:type="dxa"/>
          </w:tcPr>
          <w:p w14:paraId="37A33F42" w14:textId="0BF28988" w:rsidR="003921F5" w:rsidRPr="00F970E0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 xml:space="preserve">Ericsson, </w:t>
            </w:r>
            <w:proofErr w:type="spellStart"/>
            <w:r w:rsidRPr="00F970E0">
              <w:rPr>
                <w:rFonts w:cs="Arial"/>
                <w:sz w:val="16"/>
                <w:szCs w:val="16"/>
              </w:rPr>
              <w:t>InterDigital</w:t>
            </w:r>
            <w:proofErr w:type="spellEnd"/>
            <w:r w:rsidRPr="00F970E0">
              <w:rPr>
                <w:rFonts w:cs="Arial"/>
                <w:sz w:val="16"/>
                <w:szCs w:val="16"/>
              </w:rPr>
              <w:t xml:space="preserve">, Nokia, Google, Huawei, </w:t>
            </w:r>
            <w:proofErr w:type="spellStart"/>
            <w:r w:rsidRPr="00F970E0">
              <w:rPr>
                <w:rFonts w:cs="Arial"/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276" w:type="dxa"/>
          </w:tcPr>
          <w:p w14:paraId="0CBEA025" w14:textId="7292DE60" w:rsidR="003921F5" w:rsidRPr="00F970E0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XRM_Ph2</w:t>
            </w:r>
          </w:p>
        </w:tc>
        <w:tc>
          <w:tcPr>
            <w:tcW w:w="1134" w:type="dxa"/>
          </w:tcPr>
          <w:p w14:paraId="081264C4" w14:textId="0769FD05" w:rsidR="003921F5" w:rsidRPr="00F970E0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2, 6.1.3.27.4, 6.1.3.27.5, 6.1.3.27.X (new), 6.3.1</w:t>
            </w:r>
          </w:p>
        </w:tc>
        <w:tc>
          <w:tcPr>
            <w:tcW w:w="283" w:type="dxa"/>
          </w:tcPr>
          <w:p w14:paraId="44B064F5" w14:textId="77777777" w:rsidR="003921F5" w:rsidRPr="00E6100C" w:rsidRDefault="003921F5" w:rsidP="003921F5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3E1DD5DC" w14:textId="77777777" w:rsidR="003921F5" w:rsidRPr="00F970E0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A21E02" w14:textId="77777777" w:rsidR="003921F5" w:rsidRPr="00F970E0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48" w:type="dxa"/>
          </w:tcPr>
          <w:p w14:paraId="7B65F855" w14:textId="081C4AEA" w:rsidR="003921F5" w:rsidRPr="00F970E0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11F4CB45" w14:textId="77777777" w:rsidR="003921F5" w:rsidRDefault="003921F5" w:rsidP="003921F5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7726C93D" w14:textId="77777777" w:rsidR="003921F5" w:rsidRDefault="003921F5" w:rsidP="003921F5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</w:tr>
      <w:tr w:rsidR="003921F5" w:rsidRPr="00E6100C" w14:paraId="72A210FF" w14:textId="77777777" w:rsidTr="00065ACC">
        <w:tc>
          <w:tcPr>
            <w:tcW w:w="774" w:type="dxa"/>
          </w:tcPr>
          <w:p w14:paraId="61E61C4D" w14:textId="4E72F515" w:rsidR="003921F5" w:rsidRPr="00F970E0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23.503</w:t>
            </w:r>
          </w:p>
        </w:tc>
        <w:tc>
          <w:tcPr>
            <w:tcW w:w="781" w:type="dxa"/>
          </w:tcPr>
          <w:p w14:paraId="53D8A64A" w14:textId="2B30F694" w:rsidR="003921F5" w:rsidRPr="00F970E0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1419</w:t>
            </w:r>
          </w:p>
        </w:tc>
        <w:tc>
          <w:tcPr>
            <w:tcW w:w="251" w:type="dxa"/>
          </w:tcPr>
          <w:p w14:paraId="39704970" w14:textId="10705E57" w:rsidR="003921F5" w:rsidRPr="00F970E0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741" w:type="dxa"/>
          </w:tcPr>
          <w:p w14:paraId="23BE1E63" w14:textId="41DFE986" w:rsidR="003921F5" w:rsidRPr="00F970E0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4FA0877E" w14:textId="460EA32E" w:rsidR="003921F5" w:rsidRPr="00F970E0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Support of available data rate exposure</w:t>
            </w:r>
          </w:p>
        </w:tc>
        <w:tc>
          <w:tcPr>
            <w:tcW w:w="284" w:type="dxa"/>
          </w:tcPr>
          <w:p w14:paraId="5C7ACA35" w14:textId="3A96EBF6" w:rsidR="003921F5" w:rsidRPr="00F970E0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708" w:type="dxa"/>
          </w:tcPr>
          <w:p w14:paraId="6DAC407F" w14:textId="4AE70473" w:rsidR="003921F5" w:rsidRPr="00F970E0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19.2.0</w:t>
            </w:r>
          </w:p>
        </w:tc>
        <w:tc>
          <w:tcPr>
            <w:tcW w:w="851" w:type="dxa"/>
          </w:tcPr>
          <w:p w14:paraId="043341E6" w14:textId="1BA27F94" w:rsidR="003921F5" w:rsidRPr="00F970E0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S2#167</w:t>
            </w:r>
          </w:p>
        </w:tc>
        <w:tc>
          <w:tcPr>
            <w:tcW w:w="1134" w:type="dxa"/>
          </w:tcPr>
          <w:p w14:paraId="3D73CE7A" w14:textId="44051566" w:rsidR="003921F5" w:rsidRPr="00F970E0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S2-2502471</w:t>
            </w:r>
          </w:p>
        </w:tc>
        <w:tc>
          <w:tcPr>
            <w:tcW w:w="1134" w:type="dxa"/>
          </w:tcPr>
          <w:p w14:paraId="1EC4E175" w14:textId="1212D295" w:rsidR="003921F5" w:rsidRPr="00F970E0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 xml:space="preserve">Huawei, </w:t>
            </w:r>
            <w:proofErr w:type="spellStart"/>
            <w:r w:rsidRPr="00F970E0">
              <w:rPr>
                <w:rFonts w:cs="Arial"/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276" w:type="dxa"/>
          </w:tcPr>
          <w:p w14:paraId="020A15C2" w14:textId="77256083" w:rsidR="003921F5" w:rsidRPr="00F970E0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XRM_Ph2</w:t>
            </w:r>
          </w:p>
        </w:tc>
        <w:tc>
          <w:tcPr>
            <w:tcW w:w="1134" w:type="dxa"/>
          </w:tcPr>
          <w:p w14:paraId="57F15531" w14:textId="6FF47F3E" w:rsidR="003921F5" w:rsidRPr="00F970E0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6.1.3.27.1, 6.3.1</w:t>
            </w:r>
          </w:p>
        </w:tc>
        <w:tc>
          <w:tcPr>
            <w:tcW w:w="283" w:type="dxa"/>
          </w:tcPr>
          <w:p w14:paraId="605E2EF7" w14:textId="77777777" w:rsidR="003921F5" w:rsidRPr="00E6100C" w:rsidRDefault="003921F5" w:rsidP="003921F5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183C955F" w14:textId="77777777" w:rsidR="003921F5" w:rsidRPr="00F970E0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3B169B" w14:textId="77777777" w:rsidR="003921F5" w:rsidRPr="00F970E0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48" w:type="dxa"/>
          </w:tcPr>
          <w:p w14:paraId="60DF21E2" w14:textId="11C25EE5" w:rsidR="003921F5" w:rsidRPr="00F970E0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6B23B251" w14:textId="77777777" w:rsidR="003921F5" w:rsidRDefault="003921F5" w:rsidP="003921F5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537CB7C0" w14:textId="77777777" w:rsidR="003921F5" w:rsidRDefault="003921F5" w:rsidP="003921F5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</w:tr>
      <w:tr w:rsidR="003921F5" w:rsidRPr="00E6100C" w14:paraId="1374AC70" w14:textId="77777777" w:rsidTr="00065ACC">
        <w:tc>
          <w:tcPr>
            <w:tcW w:w="774" w:type="dxa"/>
          </w:tcPr>
          <w:p w14:paraId="48B7CAAA" w14:textId="7E07F9E2" w:rsidR="003921F5" w:rsidRPr="00F970E0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23.503</w:t>
            </w:r>
          </w:p>
        </w:tc>
        <w:tc>
          <w:tcPr>
            <w:tcW w:w="781" w:type="dxa"/>
          </w:tcPr>
          <w:p w14:paraId="4DE6B55F" w14:textId="130A51F5" w:rsidR="003921F5" w:rsidRPr="00F970E0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1441</w:t>
            </w:r>
          </w:p>
        </w:tc>
        <w:tc>
          <w:tcPr>
            <w:tcW w:w="251" w:type="dxa"/>
          </w:tcPr>
          <w:p w14:paraId="26C8E0A5" w14:textId="0DF6EB6A" w:rsidR="003921F5" w:rsidRPr="00F970E0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741" w:type="dxa"/>
          </w:tcPr>
          <w:p w14:paraId="035ED956" w14:textId="54B1F8F4" w:rsidR="003921F5" w:rsidRPr="00F970E0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68C45EFA" w14:textId="4AA8925D" w:rsidR="003921F5" w:rsidRPr="00F970E0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PDU Set support in QoS Notification Control and Alternative QoS</w:t>
            </w:r>
          </w:p>
        </w:tc>
        <w:tc>
          <w:tcPr>
            <w:tcW w:w="284" w:type="dxa"/>
          </w:tcPr>
          <w:p w14:paraId="507C9980" w14:textId="4003DEF0" w:rsidR="003921F5" w:rsidRPr="00F970E0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708" w:type="dxa"/>
          </w:tcPr>
          <w:p w14:paraId="5719A6EE" w14:textId="6F8C7F44" w:rsidR="003921F5" w:rsidRPr="00F970E0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19.2.0</w:t>
            </w:r>
          </w:p>
        </w:tc>
        <w:tc>
          <w:tcPr>
            <w:tcW w:w="851" w:type="dxa"/>
          </w:tcPr>
          <w:p w14:paraId="0E25D3BA" w14:textId="7BFB4AFC" w:rsidR="003921F5" w:rsidRPr="00F970E0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S2#166AHE</w:t>
            </w:r>
          </w:p>
        </w:tc>
        <w:tc>
          <w:tcPr>
            <w:tcW w:w="1134" w:type="dxa"/>
          </w:tcPr>
          <w:p w14:paraId="5C384330" w14:textId="7278AC57" w:rsidR="003921F5" w:rsidRPr="00F970E0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S2-2501101</w:t>
            </w:r>
          </w:p>
        </w:tc>
        <w:tc>
          <w:tcPr>
            <w:tcW w:w="1134" w:type="dxa"/>
          </w:tcPr>
          <w:p w14:paraId="75766040" w14:textId="1A787D1E" w:rsidR="003921F5" w:rsidRPr="00F970E0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 xml:space="preserve">Nokia, vivo, Huawei, </w:t>
            </w:r>
            <w:proofErr w:type="spellStart"/>
            <w:r w:rsidRPr="00B374EF">
              <w:rPr>
                <w:rFonts w:cs="Arial"/>
                <w:sz w:val="16"/>
                <w:szCs w:val="16"/>
              </w:rPr>
              <w:t>HiSilicon</w:t>
            </w:r>
            <w:proofErr w:type="spellEnd"/>
            <w:r w:rsidRPr="00B374EF">
              <w:rPr>
                <w:rFonts w:cs="Arial"/>
                <w:sz w:val="16"/>
                <w:szCs w:val="16"/>
              </w:rPr>
              <w:t>, Xiaomi</w:t>
            </w:r>
          </w:p>
        </w:tc>
        <w:tc>
          <w:tcPr>
            <w:tcW w:w="1276" w:type="dxa"/>
          </w:tcPr>
          <w:p w14:paraId="595772F5" w14:textId="1B64B6F3" w:rsidR="003921F5" w:rsidRPr="00F970E0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XRM_Ph2</w:t>
            </w:r>
          </w:p>
        </w:tc>
        <w:tc>
          <w:tcPr>
            <w:tcW w:w="1134" w:type="dxa"/>
          </w:tcPr>
          <w:p w14:paraId="0AE1F6A7" w14:textId="01CB53F6" w:rsidR="003921F5" w:rsidRPr="00F970E0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6.1.3.22, 6.1.3.27.4, 6.3.1</w:t>
            </w:r>
          </w:p>
        </w:tc>
        <w:tc>
          <w:tcPr>
            <w:tcW w:w="283" w:type="dxa"/>
          </w:tcPr>
          <w:p w14:paraId="19C00963" w14:textId="77777777" w:rsidR="003921F5" w:rsidRPr="00E6100C" w:rsidRDefault="003921F5" w:rsidP="003921F5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7734CE96" w14:textId="77777777" w:rsidR="003921F5" w:rsidRPr="00F970E0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E65677" w14:textId="77777777" w:rsidR="003921F5" w:rsidRPr="00F970E0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48" w:type="dxa"/>
          </w:tcPr>
          <w:p w14:paraId="028FE462" w14:textId="7060A303" w:rsidR="003921F5" w:rsidRPr="00F970E0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65392C36" w14:textId="77777777" w:rsidR="003921F5" w:rsidRDefault="003921F5" w:rsidP="003921F5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5D61FEB1" w14:textId="77777777" w:rsidR="003921F5" w:rsidRDefault="003921F5" w:rsidP="003921F5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</w:tr>
      <w:tr w:rsidR="003921F5" w:rsidRPr="00E6100C" w14:paraId="23175642" w14:textId="77777777" w:rsidTr="00065ACC">
        <w:tc>
          <w:tcPr>
            <w:tcW w:w="774" w:type="dxa"/>
          </w:tcPr>
          <w:p w14:paraId="798D2988" w14:textId="5154E1F7" w:rsidR="003921F5" w:rsidRPr="00B374EF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23.503</w:t>
            </w:r>
          </w:p>
        </w:tc>
        <w:tc>
          <w:tcPr>
            <w:tcW w:w="781" w:type="dxa"/>
          </w:tcPr>
          <w:p w14:paraId="377F32C1" w14:textId="406D9F37" w:rsidR="003921F5" w:rsidRPr="00B374EF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1448</w:t>
            </w:r>
          </w:p>
        </w:tc>
        <w:tc>
          <w:tcPr>
            <w:tcW w:w="251" w:type="dxa"/>
          </w:tcPr>
          <w:p w14:paraId="25CAE2C4" w14:textId="4881DCB1" w:rsidR="003921F5" w:rsidRPr="00B374EF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741" w:type="dxa"/>
          </w:tcPr>
          <w:p w14:paraId="736A4C12" w14:textId="38FC58BA" w:rsidR="003921F5" w:rsidRPr="00B374EF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4FF54AB2" w14:textId="43E4BD06" w:rsidR="003921F5" w:rsidRPr="00B374EF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Enhancements for AF/AS triggered expedite data transfer</w:t>
            </w:r>
          </w:p>
        </w:tc>
        <w:tc>
          <w:tcPr>
            <w:tcW w:w="284" w:type="dxa"/>
          </w:tcPr>
          <w:p w14:paraId="103F67C2" w14:textId="393466C6" w:rsidR="003921F5" w:rsidRPr="00B374EF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708" w:type="dxa"/>
          </w:tcPr>
          <w:p w14:paraId="6B7C2FD3" w14:textId="2A577A5F" w:rsidR="003921F5" w:rsidRPr="00B374EF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19.2.0</w:t>
            </w:r>
          </w:p>
        </w:tc>
        <w:tc>
          <w:tcPr>
            <w:tcW w:w="851" w:type="dxa"/>
          </w:tcPr>
          <w:p w14:paraId="1643B441" w14:textId="78FE4A14" w:rsidR="003921F5" w:rsidRPr="00B374EF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S2#167</w:t>
            </w:r>
          </w:p>
        </w:tc>
        <w:tc>
          <w:tcPr>
            <w:tcW w:w="1134" w:type="dxa"/>
          </w:tcPr>
          <w:p w14:paraId="3E66EC2B" w14:textId="4E6CCA9D" w:rsidR="003921F5" w:rsidRPr="00B374EF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S2-2502473</w:t>
            </w:r>
          </w:p>
        </w:tc>
        <w:tc>
          <w:tcPr>
            <w:tcW w:w="1134" w:type="dxa"/>
          </w:tcPr>
          <w:p w14:paraId="0D7EFD33" w14:textId="3EA5D1DC" w:rsidR="003921F5" w:rsidRPr="00B374EF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 xml:space="preserve">Lenovo, Tencent, Tencent Cloud, CATT, Huawei, </w:t>
            </w:r>
            <w:proofErr w:type="spellStart"/>
            <w:r w:rsidRPr="00F970E0">
              <w:rPr>
                <w:rFonts w:cs="Arial"/>
                <w:sz w:val="16"/>
                <w:szCs w:val="16"/>
              </w:rPr>
              <w:t>HiSilicon</w:t>
            </w:r>
            <w:proofErr w:type="spellEnd"/>
            <w:r w:rsidRPr="00F970E0">
              <w:rPr>
                <w:rFonts w:cs="Arial"/>
                <w:sz w:val="16"/>
                <w:szCs w:val="16"/>
              </w:rPr>
              <w:t xml:space="preserve">, Nokia, Ericsson, </w:t>
            </w:r>
            <w:proofErr w:type="spellStart"/>
            <w:r w:rsidRPr="00F970E0">
              <w:rPr>
                <w:rFonts w:cs="Arial"/>
                <w:sz w:val="16"/>
                <w:szCs w:val="16"/>
              </w:rPr>
              <w:t>InterDigital</w:t>
            </w:r>
            <w:proofErr w:type="spellEnd"/>
            <w:r w:rsidRPr="00F970E0">
              <w:rPr>
                <w:rFonts w:cs="Arial"/>
                <w:sz w:val="16"/>
                <w:szCs w:val="16"/>
              </w:rPr>
              <w:t xml:space="preserve"> Inc</w:t>
            </w:r>
          </w:p>
        </w:tc>
        <w:tc>
          <w:tcPr>
            <w:tcW w:w="1276" w:type="dxa"/>
          </w:tcPr>
          <w:p w14:paraId="5BC43D41" w14:textId="7A70C32E" w:rsidR="003921F5" w:rsidRPr="00B374EF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XRM_Ph2</w:t>
            </w:r>
          </w:p>
        </w:tc>
        <w:tc>
          <w:tcPr>
            <w:tcW w:w="1134" w:type="dxa"/>
          </w:tcPr>
          <w:p w14:paraId="126EDB81" w14:textId="52FCA8E1" w:rsidR="003921F5" w:rsidRPr="00B374EF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6.1.3.27.x (new), 6.3.1</w:t>
            </w:r>
          </w:p>
        </w:tc>
        <w:tc>
          <w:tcPr>
            <w:tcW w:w="283" w:type="dxa"/>
          </w:tcPr>
          <w:p w14:paraId="41E7A520" w14:textId="77777777" w:rsidR="003921F5" w:rsidRPr="00E6100C" w:rsidRDefault="003921F5" w:rsidP="003921F5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6EB69E7B" w14:textId="77777777" w:rsidR="003921F5" w:rsidRPr="00F970E0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EAB710" w14:textId="77777777" w:rsidR="003921F5" w:rsidRPr="00F970E0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48" w:type="dxa"/>
          </w:tcPr>
          <w:p w14:paraId="3D7DCDAF" w14:textId="41E7B29B" w:rsidR="003921F5" w:rsidRPr="00B374EF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1E488991" w14:textId="77777777" w:rsidR="003921F5" w:rsidRDefault="003921F5" w:rsidP="003921F5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5FD25518" w14:textId="77777777" w:rsidR="003921F5" w:rsidRDefault="003921F5" w:rsidP="003921F5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</w:tr>
      <w:tr w:rsidR="003921F5" w:rsidRPr="00E6100C" w14:paraId="74D985FD" w14:textId="77777777" w:rsidTr="00065ACC">
        <w:tc>
          <w:tcPr>
            <w:tcW w:w="774" w:type="dxa"/>
          </w:tcPr>
          <w:p w14:paraId="06FC7B57" w14:textId="57F62D79" w:rsidR="003921F5" w:rsidRPr="00F970E0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23.503</w:t>
            </w:r>
          </w:p>
        </w:tc>
        <w:tc>
          <w:tcPr>
            <w:tcW w:w="781" w:type="dxa"/>
          </w:tcPr>
          <w:p w14:paraId="1F1464E4" w14:textId="1A3B70D2" w:rsidR="003921F5" w:rsidRPr="00F970E0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1457</w:t>
            </w:r>
          </w:p>
        </w:tc>
        <w:tc>
          <w:tcPr>
            <w:tcW w:w="251" w:type="dxa"/>
          </w:tcPr>
          <w:p w14:paraId="6C6F3FB7" w14:textId="7563F769" w:rsidR="003921F5" w:rsidRPr="00F970E0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741" w:type="dxa"/>
          </w:tcPr>
          <w:p w14:paraId="02EC34DD" w14:textId="17177028" w:rsidR="003921F5" w:rsidRPr="00F970E0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3AB4AC9F" w14:textId="79366F7E" w:rsidR="003921F5" w:rsidRPr="00F970E0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Support of providing MMSID from 5GC to NG-RAN through NGAP</w:t>
            </w:r>
          </w:p>
        </w:tc>
        <w:tc>
          <w:tcPr>
            <w:tcW w:w="284" w:type="dxa"/>
          </w:tcPr>
          <w:p w14:paraId="404F1B4B" w14:textId="3860211F" w:rsidR="003921F5" w:rsidRPr="00F970E0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708" w:type="dxa"/>
          </w:tcPr>
          <w:p w14:paraId="35D6DA53" w14:textId="5AE36EE9" w:rsidR="003921F5" w:rsidRPr="00F970E0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19.2.0</w:t>
            </w:r>
          </w:p>
        </w:tc>
        <w:tc>
          <w:tcPr>
            <w:tcW w:w="851" w:type="dxa"/>
          </w:tcPr>
          <w:p w14:paraId="0E825FF9" w14:textId="6222D9E0" w:rsidR="003921F5" w:rsidRPr="00F970E0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S2#167</w:t>
            </w:r>
          </w:p>
        </w:tc>
        <w:tc>
          <w:tcPr>
            <w:tcW w:w="1134" w:type="dxa"/>
          </w:tcPr>
          <w:p w14:paraId="3AA88150" w14:textId="6E0D6287" w:rsidR="003921F5" w:rsidRPr="00F970E0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S2-2502464</w:t>
            </w:r>
          </w:p>
        </w:tc>
        <w:tc>
          <w:tcPr>
            <w:tcW w:w="1134" w:type="dxa"/>
          </w:tcPr>
          <w:p w14:paraId="6D75BA31" w14:textId="1289D46D" w:rsidR="003921F5" w:rsidRPr="00F970E0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 xml:space="preserve">China Mobile, ZTE, Qualcomm, Ericsson, Huawei, Nokia, MediaTek, Xiaomi, CATT, Samsung, </w:t>
            </w:r>
            <w:proofErr w:type="spellStart"/>
            <w:r w:rsidRPr="00F970E0">
              <w:rPr>
                <w:rFonts w:cs="Arial"/>
                <w:sz w:val="16"/>
                <w:szCs w:val="16"/>
              </w:rPr>
              <w:t>Futurewei</w:t>
            </w:r>
            <w:proofErr w:type="spellEnd"/>
            <w:r w:rsidRPr="00F970E0">
              <w:rPr>
                <w:rFonts w:cs="Arial"/>
                <w:sz w:val="16"/>
                <w:szCs w:val="16"/>
              </w:rPr>
              <w:t xml:space="preserve">, Lenovo, </w:t>
            </w:r>
            <w:proofErr w:type="spellStart"/>
            <w:r w:rsidRPr="00F970E0">
              <w:rPr>
                <w:rFonts w:cs="Arial"/>
                <w:sz w:val="16"/>
                <w:szCs w:val="16"/>
              </w:rPr>
              <w:t>tencent</w:t>
            </w:r>
            <w:proofErr w:type="spellEnd"/>
            <w:r w:rsidRPr="00F970E0">
              <w:rPr>
                <w:rFonts w:cs="Arial"/>
                <w:sz w:val="16"/>
                <w:szCs w:val="16"/>
              </w:rPr>
              <w:t>, OPPO, vivo</w:t>
            </w:r>
          </w:p>
        </w:tc>
        <w:tc>
          <w:tcPr>
            <w:tcW w:w="1276" w:type="dxa"/>
          </w:tcPr>
          <w:p w14:paraId="5874EBBA" w14:textId="4CA704FB" w:rsidR="003921F5" w:rsidRPr="00F970E0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XRM_Ph2</w:t>
            </w:r>
          </w:p>
        </w:tc>
        <w:tc>
          <w:tcPr>
            <w:tcW w:w="1134" w:type="dxa"/>
          </w:tcPr>
          <w:p w14:paraId="18841737" w14:textId="3E76F18B" w:rsidR="003921F5" w:rsidRPr="00F970E0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6.1.3.2.4, 6.1.3.27.3;6.3.1</w:t>
            </w:r>
          </w:p>
        </w:tc>
        <w:tc>
          <w:tcPr>
            <w:tcW w:w="283" w:type="dxa"/>
          </w:tcPr>
          <w:p w14:paraId="1E7B47E3" w14:textId="77777777" w:rsidR="003921F5" w:rsidRPr="00E6100C" w:rsidRDefault="003921F5" w:rsidP="003921F5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7A819E10" w14:textId="77777777" w:rsidR="003921F5" w:rsidRPr="00F970E0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99BA68" w14:textId="77777777" w:rsidR="003921F5" w:rsidRPr="00F970E0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48" w:type="dxa"/>
          </w:tcPr>
          <w:p w14:paraId="79910583" w14:textId="741D2B99" w:rsidR="003921F5" w:rsidRPr="00F970E0" w:rsidRDefault="003921F5" w:rsidP="003921F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4B8D7BB5" w14:textId="77777777" w:rsidR="003921F5" w:rsidRDefault="003921F5" w:rsidP="003921F5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0DCFB82E" w14:textId="77777777" w:rsidR="003921F5" w:rsidRDefault="003921F5" w:rsidP="003921F5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</w:tr>
    </w:tbl>
    <w:p w14:paraId="026C6D40" w14:textId="77777777" w:rsidR="00247013" w:rsidRDefault="00247013" w:rsidP="00766D2A">
      <w:pPr>
        <w:rPr>
          <w:rFonts w:cs="Arial"/>
          <w:b/>
          <w:bCs/>
        </w:rPr>
      </w:pPr>
    </w:p>
    <w:sectPr w:rsidR="00247013" w:rsidSect="003E2F3F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704FC8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F4E5DD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9A428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0F6BA1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2E023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3143E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62D4C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0562D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0FECD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AAC86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413431001">
    <w:abstractNumId w:val="9"/>
  </w:num>
  <w:num w:numId="2" w16cid:durableId="11153863">
    <w:abstractNumId w:val="7"/>
  </w:num>
  <w:num w:numId="3" w16cid:durableId="1588879522">
    <w:abstractNumId w:val="6"/>
  </w:num>
  <w:num w:numId="4" w16cid:durableId="1749225385">
    <w:abstractNumId w:val="5"/>
  </w:num>
  <w:num w:numId="5" w16cid:durableId="2067292190">
    <w:abstractNumId w:val="4"/>
  </w:num>
  <w:num w:numId="6" w16cid:durableId="467165494">
    <w:abstractNumId w:val="8"/>
  </w:num>
  <w:num w:numId="7" w16cid:durableId="556480871">
    <w:abstractNumId w:val="3"/>
  </w:num>
  <w:num w:numId="8" w16cid:durableId="1484854521">
    <w:abstractNumId w:val="2"/>
  </w:num>
  <w:num w:numId="9" w16cid:durableId="1074815715">
    <w:abstractNumId w:val="1"/>
  </w:num>
  <w:num w:numId="10" w16cid:durableId="14887409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attachedTemplate r:id="rId1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50C42"/>
    <w:rsid w:val="00121690"/>
    <w:rsid w:val="001217D3"/>
    <w:rsid w:val="001275F0"/>
    <w:rsid w:val="00153056"/>
    <w:rsid w:val="00193860"/>
    <w:rsid w:val="001A5153"/>
    <w:rsid w:val="001B1F02"/>
    <w:rsid w:val="00224021"/>
    <w:rsid w:val="00247013"/>
    <w:rsid w:val="00266997"/>
    <w:rsid w:val="002A3B6C"/>
    <w:rsid w:val="0033325F"/>
    <w:rsid w:val="00343D90"/>
    <w:rsid w:val="003921F5"/>
    <w:rsid w:val="003A7020"/>
    <w:rsid w:val="003E2F3F"/>
    <w:rsid w:val="003F25D2"/>
    <w:rsid w:val="0042202C"/>
    <w:rsid w:val="0042526B"/>
    <w:rsid w:val="004514AE"/>
    <w:rsid w:val="00452286"/>
    <w:rsid w:val="004671A9"/>
    <w:rsid w:val="00496F75"/>
    <w:rsid w:val="004A7F08"/>
    <w:rsid w:val="004C0C32"/>
    <w:rsid w:val="004C2281"/>
    <w:rsid w:val="004C6A50"/>
    <w:rsid w:val="004C793F"/>
    <w:rsid w:val="004D12BE"/>
    <w:rsid w:val="004E0F24"/>
    <w:rsid w:val="004E535C"/>
    <w:rsid w:val="0054486B"/>
    <w:rsid w:val="00560037"/>
    <w:rsid w:val="005A21D8"/>
    <w:rsid w:val="00603A8C"/>
    <w:rsid w:val="00620F74"/>
    <w:rsid w:val="00626633"/>
    <w:rsid w:val="006330D2"/>
    <w:rsid w:val="006504F0"/>
    <w:rsid w:val="00697622"/>
    <w:rsid w:val="006B42AC"/>
    <w:rsid w:val="006D6E08"/>
    <w:rsid w:val="00702797"/>
    <w:rsid w:val="007057E2"/>
    <w:rsid w:val="00766D2A"/>
    <w:rsid w:val="00782052"/>
    <w:rsid w:val="00784730"/>
    <w:rsid w:val="00786A62"/>
    <w:rsid w:val="00793F46"/>
    <w:rsid w:val="007E5961"/>
    <w:rsid w:val="008808A7"/>
    <w:rsid w:val="00886616"/>
    <w:rsid w:val="008941B8"/>
    <w:rsid w:val="00936649"/>
    <w:rsid w:val="00977127"/>
    <w:rsid w:val="009A31F4"/>
    <w:rsid w:val="009A3885"/>
    <w:rsid w:val="00A34C4D"/>
    <w:rsid w:val="00A6001D"/>
    <w:rsid w:val="00A75E04"/>
    <w:rsid w:val="00AD5DBD"/>
    <w:rsid w:val="00B16208"/>
    <w:rsid w:val="00B54369"/>
    <w:rsid w:val="00B54B4C"/>
    <w:rsid w:val="00B84BBE"/>
    <w:rsid w:val="00BF1EB6"/>
    <w:rsid w:val="00C24F9B"/>
    <w:rsid w:val="00C362E3"/>
    <w:rsid w:val="00C5690F"/>
    <w:rsid w:val="00C7508F"/>
    <w:rsid w:val="00C90F71"/>
    <w:rsid w:val="00D10268"/>
    <w:rsid w:val="00D5732F"/>
    <w:rsid w:val="00D70574"/>
    <w:rsid w:val="00DA33CF"/>
    <w:rsid w:val="00DD29F8"/>
    <w:rsid w:val="00DF7545"/>
    <w:rsid w:val="00E450E9"/>
    <w:rsid w:val="00E67DB2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5CB952"/>
  <w15:chartTrackingRefBased/>
  <w15:docId w15:val="{AAFDDA21-1208-4C6C-B125-E523CEB76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343D90"/>
    <w:pPr>
      <w:tabs>
        <w:tab w:val="left" w:pos="567"/>
        <w:tab w:val="left" w:pos="851"/>
        <w:tab w:val="left" w:pos="1134"/>
        <w:tab w:val="left" w:pos="1418"/>
        <w:tab w:val="left" w:pos="1701"/>
      </w:tabs>
      <w:spacing w:after="120"/>
    </w:pPr>
    <w:rPr>
      <w:rFonts w:ascii="Arial" w:eastAsia="MS Mincho" w:hAnsi="Arial"/>
      <w:lang w:eastAsia="ja-JP"/>
    </w:rPr>
  </w:style>
  <w:style w:type="paragraph" w:styleId="Heading1">
    <w:name w:val="heading 1"/>
    <w:basedOn w:val="Normal"/>
    <w:next w:val="Normal"/>
    <w:link w:val="Heading1Char"/>
    <w:qFormat/>
    <w:rsid w:val="00343D90"/>
    <w:pPr>
      <w:keepNext/>
      <w:keepLines/>
      <w:pBdr>
        <w:top w:val="single" w:sz="12" w:space="1" w:color="auto"/>
      </w:pBd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709" w:hanging="709"/>
      <w:textAlignment w:val="baseline"/>
      <w:outlineLvl w:val="0"/>
    </w:pPr>
    <w:rPr>
      <w:rFonts w:eastAsia="Times New Roman"/>
      <w:b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343D90"/>
    <w:pPr>
      <w:ind w:left="851" w:hanging="851"/>
      <w:outlineLvl w:val="1"/>
    </w:pPr>
  </w:style>
  <w:style w:type="paragraph" w:styleId="Heading3">
    <w:name w:val="heading 3"/>
    <w:basedOn w:val="Heading2"/>
    <w:next w:val="Normal"/>
    <w:link w:val="Heading3Char"/>
    <w:qFormat/>
    <w:rsid w:val="00343D90"/>
    <w:pPr>
      <w:ind w:left="1134" w:hanging="1134"/>
      <w:outlineLvl w:val="2"/>
    </w:pPr>
  </w:style>
  <w:style w:type="paragraph" w:styleId="Heading4">
    <w:name w:val="heading 4"/>
    <w:basedOn w:val="Heading2"/>
    <w:next w:val="Normal"/>
    <w:link w:val="Heading4Char"/>
    <w:qFormat/>
    <w:rsid w:val="00343D90"/>
    <w:pPr>
      <w:ind w:left="1418" w:hanging="1418"/>
      <w:outlineLvl w:val="3"/>
    </w:pPr>
  </w:style>
  <w:style w:type="paragraph" w:styleId="Heading5">
    <w:name w:val="heading 5"/>
    <w:basedOn w:val="Heading2"/>
    <w:next w:val="Normal"/>
    <w:link w:val="Heading5Char"/>
    <w:qFormat/>
    <w:rsid w:val="00343D90"/>
    <w:pPr>
      <w:ind w:left="1701" w:hanging="1701"/>
      <w:outlineLvl w:val="4"/>
    </w:pPr>
  </w:style>
  <w:style w:type="paragraph" w:styleId="Heading8">
    <w:name w:val="heading 8"/>
    <w:basedOn w:val="Heading1"/>
    <w:next w:val="Normal"/>
    <w:link w:val="Heading8Char"/>
    <w:qFormat/>
    <w:rsid w:val="00343D90"/>
    <w:pPr>
      <w:ind w:left="2977" w:hanging="2977"/>
      <w:outlineLvl w:val="7"/>
    </w:pPr>
  </w:style>
  <w:style w:type="paragraph" w:styleId="Heading9">
    <w:name w:val="heading 9"/>
    <w:basedOn w:val="Heading1"/>
    <w:next w:val="Normal"/>
    <w:link w:val="Heading9Char"/>
    <w:qFormat/>
    <w:rsid w:val="00343D90"/>
    <w:pPr>
      <w:ind w:left="1418" w:hanging="1418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table" w:styleId="TableGrid">
    <w:name w:val="Table Grid"/>
    <w:basedOn w:val="TableNormal"/>
    <w:rsid w:val="00343D90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43D90"/>
    <w:rPr>
      <w:rFonts w:ascii="Arial" w:eastAsia="Times New Roman" w:hAnsi="Arial"/>
      <w:b/>
      <w:lang w:eastAsia="en-US"/>
    </w:rPr>
  </w:style>
  <w:style w:type="character" w:customStyle="1" w:styleId="Heading1Char">
    <w:name w:val="Heading 1 Char"/>
    <w:link w:val="Heading1"/>
    <w:rsid w:val="00343D90"/>
    <w:rPr>
      <w:rFonts w:ascii="Arial" w:eastAsia="Times New Roman" w:hAnsi="Arial"/>
      <w:b/>
      <w:lang w:eastAsia="en-US"/>
    </w:rPr>
  </w:style>
  <w:style w:type="character" w:customStyle="1" w:styleId="Heading3Char">
    <w:name w:val="Heading 3 Char"/>
    <w:link w:val="Heading3"/>
    <w:rsid w:val="00343D90"/>
    <w:rPr>
      <w:rFonts w:ascii="Arial" w:eastAsia="Times New Roman" w:hAnsi="Arial"/>
      <w:b/>
      <w:lang w:eastAsia="en-US"/>
    </w:rPr>
  </w:style>
  <w:style w:type="character" w:customStyle="1" w:styleId="Heading4Char">
    <w:name w:val="Heading 4 Char"/>
    <w:link w:val="Heading4"/>
    <w:rsid w:val="00343D90"/>
    <w:rPr>
      <w:rFonts w:ascii="Arial" w:eastAsia="Times New Roman" w:hAnsi="Arial"/>
      <w:b/>
      <w:lang w:eastAsia="en-US"/>
    </w:rPr>
  </w:style>
  <w:style w:type="character" w:customStyle="1" w:styleId="Heading5Char">
    <w:name w:val="Heading 5 Char"/>
    <w:link w:val="Heading5"/>
    <w:rsid w:val="00343D90"/>
    <w:rPr>
      <w:rFonts w:ascii="Arial" w:eastAsia="Times New Roman" w:hAnsi="Arial"/>
      <w:b/>
      <w:lang w:eastAsia="en-US"/>
    </w:rPr>
  </w:style>
  <w:style w:type="character" w:customStyle="1" w:styleId="Heading8Char">
    <w:name w:val="Heading 8 Char"/>
    <w:link w:val="Heading8"/>
    <w:rsid w:val="00343D90"/>
    <w:rPr>
      <w:rFonts w:ascii="Arial" w:eastAsia="Times New Roman" w:hAnsi="Arial"/>
      <w:b/>
      <w:lang w:eastAsia="en-US"/>
    </w:rPr>
  </w:style>
  <w:style w:type="character" w:customStyle="1" w:styleId="Heading9Char">
    <w:name w:val="Heading 9 Char"/>
    <w:link w:val="Heading9"/>
    <w:rsid w:val="00343D90"/>
    <w:rPr>
      <w:rFonts w:ascii="Arial" w:eastAsia="Times New Roman" w:hAnsi="Arial"/>
      <w:b/>
      <w:lang w:eastAsia="en-US"/>
    </w:rPr>
  </w:style>
  <w:style w:type="paragraph" w:customStyle="1" w:styleId="B1">
    <w:name w:val="B1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0"/>
      <w:ind w:left="567" w:hanging="567"/>
      <w:textAlignment w:val="baseline"/>
    </w:pPr>
    <w:rPr>
      <w:rFonts w:eastAsia="Times New Roman"/>
      <w:lang w:eastAsia="en-US"/>
    </w:rPr>
  </w:style>
  <w:style w:type="paragraph" w:customStyle="1" w:styleId="B2">
    <w:name w:val="B2"/>
    <w:basedOn w:val="B1"/>
    <w:rsid w:val="00343D90"/>
    <w:pPr>
      <w:ind w:left="1134"/>
    </w:pPr>
  </w:style>
  <w:style w:type="paragraph" w:customStyle="1" w:styleId="B3">
    <w:name w:val="B3"/>
    <w:basedOn w:val="B1"/>
    <w:rsid w:val="00343D90"/>
    <w:pPr>
      <w:ind w:left="1701"/>
    </w:pPr>
  </w:style>
  <w:style w:type="paragraph" w:customStyle="1" w:styleId="B4">
    <w:name w:val="B4"/>
    <w:basedOn w:val="B1"/>
    <w:rsid w:val="00343D90"/>
    <w:pPr>
      <w:ind w:left="2268"/>
    </w:pPr>
  </w:style>
  <w:style w:type="paragraph" w:customStyle="1" w:styleId="B5">
    <w:name w:val="B5"/>
    <w:basedOn w:val="B1"/>
    <w:rsid w:val="00343D90"/>
    <w:pPr>
      <w:ind w:left="2835"/>
    </w:pPr>
  </w:style>
  <w:style w:type="paragraph" w:customStyle="1" w:styleId="EQ">
    <w:name w:val="EQ"/>
    <w:basedOn w:val="Normal"/>
    <w:next w:val="Normal"/>
    <w:rsid w:val="00343D90"/>
    <w:pPr>
      <w:keepLines/>
      <w:tabs>
        <w:tab w:val="right" w:pos="9356"/>
      </w:tabs>
      <w:overflowPunct w:val="0"/>
      <w:autoSpaceDE w:val="0"/>
      <w:autoSpaceDN w:val="0"/>
      <w:adjustRightInd w:val="0"/>
      <w:spacing w:after="240"/>
      <w:textAlignment w:val="baseline"/>
    </w:pPr>
    <w:rPr>
      <w:rFonts w:eastAsia="Times New Roman"/>
      <w:noProof/>
      <w:lang w:eastAsia="en-US"/>
    </w:rPr>
  </w:style>
  <w:style w:type="paragraph" w:customStyle="1" w:styleId="EX">
    <w:name w:val="EX"/>
    <w:basedOn w:val="Normal"/>
    <w:rsid w:val="00343D90"/>
    <w:pPr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2268" w:hanging="2268"/>
      <w:textAlignment w:val="baseline"/>
    </w:pPr>
    <w:rPr>
      <w:rFonts w:eastAsia="Times New Roman"/>
      <w:lang w:eastAsia="en-US"/>
    </w:rPr>
  </w:style>
  <w:style w:type="paragraph" w:customStyle="1" w:styleId="EW">
    <w:name w:val="EW"/>
    <w:basedOn w:val="EX"/>
    <w:rsid w:val="00343D90"/>
    <w:pPr>
      <w:spacing w:after="0"/>
    </w:pPr>
  </w:style>
  <w:style w:type="paragraph" w:customStyle="1" w:styleId="FP">
    <w:name w:val="FP"/>
    <w:basedOn w:val="Normal"/>
    <w:rsid w:val="00343D90"/>
    <w:pPr>
      <w:spacing w:after="0"/>
    </w:pPr>
  </w:style>
  <w:style w:type="paragraph" w:customStyle="1" w:styleId="H6">
    <w:name w:val="H6"/>
    <w:basedOn w:val="Heading5"/>
    <w:next w:val="Normal"/>
    <w:rsid w:val="00343D90"/>
    <w:pPr>
      <w:ind w:left="1985" w:hanging="1985"/>
      <w:outlineLvl w:val="9"/>
    </w:pPr>
  </w:style>
  <w:style w:type="paragraph" w:customStyle="1" w:styleId="HE">
    <w:name w:val="HE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US"/>
    </w:rPr>
  </w:style>
  <w:style w:type="paragraph" w:styleId="Header">
    <w:name w:val="header"/>
    <w:basedOn w:val="Normal"/>
    <w:link w:val="HeaderChar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character" w:customStyle="1" w:styleId="HeaderChar">
    <w:name w:val="Header Char"/>
    <w:link w:val="Header"/>
    <w:rsid w:val="00343D90"/>
    <w:rPr>
      <w:rFonts w:ascii="Arial" w:eastAsia="Times New Roman" w:hAnsi="Arial"/>
      <w:lang w:eastAsia="en-US"/>
    </w:rPr>
  </w:style>
  <w:style w:type="paragraph" w:customStyle="1" w:styleId="HO">
    <w:name w:val="HO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lang w:eastAsia="en-US"/>
    </w:rPr>
  </w:style>
  <w:style w:type="paragraph" w:customStyle="1" w:styleId="LD">
    <w:name w:val="LD"/>
    <w:rsid w:val="00343D9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NO">
    <w:name w:val="NO"/>
    <w:basedOn w:val="Normal"/>
    <w:rsid w:val="00343D90"/>
    <w:pPr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1701" w:hanging="1134"/>
      <w:textAlignment w:val="baseline"/>
    </w:pPr>
    <w:rPr>
      <w:rFonts w:eastAsia="Times New Roman"/>
      <w:lang w:eastAsia="en-US"/>
    </w:rPr>
  </w:style>
  <w:style w:type="paragraph" w:customStyle="1" w:styleId="NF">
    <w:name w:val="NF"/>
    <w:basedOn w:val="NO"/>
    <w:rsid w:val="00343D90"/>
    <w:rPr>
      <w:sz w:val="18"/>
    </w:rPr>
  </w:style>
  <w:style w:type="paragraph" w:customStyle="1" w:styleId="NW">
    <w:name w:val="NW"/>
    <w:basedOn w:val="NO"/>
    <w:rsid w:val="00343D90"/>
    <w:pPr>
      <w:spacing w:after="0"/>
    </w:pPr>
  </w:style>
  <w:style w:type="paragraph" w:customStyle="1" w:styleId="PL">
    <w:name w:val="PL"/>
    <w:rsid w:val="00343D9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J">
    <w:name w:val="TAJ"/>
    <w:basedOn w:val="Normal"/>
    <w:rsid w:val="00343D9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paragraph" w:customStyle="1" w:styleId="TAC">
    <w:name w:val="TAC"/>
    <w:basedOn w:val="TAL"/>
    <w:rsid w:val="00343D90"/>
    <w:pPr>
      <w:tabs>
        <w:tab w:val="clear" w:pos="284"/>
        <w:tab w:val="clear" w:pos="567"/>
      </w:tabs>
      <w:jc w:val="center"/>
    </w:pPr>
  </w:style>
  <w:style w:type="paragraph" w:customStyle="1" w:styleId="TAH">
    <w:name w:val="TAH"/>
    <w:basedOn w:val="TAC"/>
    <w:rsid w:val="00343D90"/>
    <w:rPr>
      <w:b/>
    </w:rPr>
  </w:style>
  <w:style w:type="paragraph" w:customStyle="1" w:styleId="TAL">
    <w:name w:val="TAL"/>
    <w:basedOn w:val="Normal"/>
    <w:rsid w:val="00343D90"/>
    <w:pPr>
      <w:keepNext/>
      <w:keepLines/>
      <w:tabs>
        <w:tab w:val="clear" w:pos="851"/>
        <w:tab w:val="clear" w:pos="1134"/>
        <w:tab w:val="clear" w:pos="1418"/>
        <w:tab w:val="clear" w:pos="1701"/>
        <w:tab w:val="left" w:pos="28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color w:val="000000"/>
      <w:sz w:val="18"/>
    </w:rPr>
  </w:style>
  <w:style w:type="paragraph" w:customStyle="1" w:styleId="TAN">
    <w:name w:val="TAN"/>
    <w:basedOn w:val="TAL"/>
    <w:rsid w:val="00343D90"/>
    <w:pPr>
      <w:tabs>
        <w:tab w:val="clear" w:pos="284"/>
        <w:tab w:val="clear" w:pos="567"/>
      </w:tabs>
      <w:ind w:left="851" w:hanging="851"/>
    </w:pPr>
  </w:style>
  <w:style w:type="paragraph" w:customStyle="1" w:styleId="TAR">
    <w:name w:val="TAR"/>
    <w:basedOn w:val="TAL"/>
    <w:rsid w:val="00343D90"/>
    <w:pPr>
      <w:tabs>
        <w:tab w:val="clear" w:pos="284"/>
        <w:tab w:val="clear" w:pos="567"/>
      </w:tabs>
      <w:jc w:val="right"/>
    </w:pPr>
  </w:style>
  <w:style w:type="paragraph" w:customStyle="1" w:styleId="TF">
    <w:name w:val="TF"/>
    <w:basedOn w:val="TH"/>
    <w:rsid w:val="00343D90"/>
    <w:pPr>
      <w:keepNext w:val="0"/>
      <w:spacing w:before="0" w:after="240"/>
    </w:pPr>
  </w:style>
  <w:style w:type="paragraph" w:customStyle="1" w:styleId="TH">
    <w:name w:val="TH"/>
    <w:basedOn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eastAsia="Times New Roman"/>
      <w:b/>
      <w:color w:val="000000"/>
    </w:rPr>
  </w:style>
  <w:style w:type="paragraph" w:styleId="TOC1">
    <w:name w:val="toc 1"/>
    <w:semiHidden/>
    <w:rsid w:val="00343D9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eastAsia="ja-JP"/>
    </w:rPr>
  </w:style>
  <w:style w:type="paragraph" w:styleId="TOC2">
    <w:name w:val="toc 2"/>
    <w:basedOn w:val="TOC1"/>
    <w:semiHidden/>
    <w:rsid w:val="00343D90"/>
    <w:pPr>
      <w:keepNext w:val="0"/>
      <w:spacing w:before="0"/>
      <w:ind w:left="851"/>
    </w:pPr>
    <w:rPr>
      <w:sz w:val="20"/>
    </w:rPr>
  </w:style>
  <w:style w:type="paragraph" w:styleId="TOC3">
    <w:name w:val="toc 3"/>
    <w:basedOn w:val="TOC2"/>
    <w:semiHidden/>
    <w:rsid w:val="00343D90"/>
    <w:pPr>
      <w:ind w:left="1418" w:hanging="851"/>
    </w:pPr>
  </w:style>
  <w:style w:type="paragraph" w:styleId="TOC4">
    <w:name w:val="toc 4"/>
    <w:basedOn w:val="TOC3"/>
    <w:semiHidden/>
    <w:rsid w:val="00343D90"/>
    <w:pPr>
      <w:ind w:left="1985" w:hanging="1134"/>
    </w:pPr>
  </w:style>
  <w:style w:type="paragraph" w:styleId="TOC5">
    <w:name w:val="toc 5"/>
    <w:basedOn w:val="TOC4"/>
    <w:semiHidden/>
    <w:rsid w:val="00343D90"/>
    <w:pPr>
      <w:ind w:left="2552"/>
    </w:pPr>
  </w:style>
  <w:style w:type="paragraph" w:styleId="TOC6">
    <w:name w:val="toc 6"/>
    <w:basedOn w:val="TOC5"/>
    <w:next w:val="Normal"/>
    <w:semiHidden/>
    <w:rsid w:val="00343D90"/>
    <w:pPr>
      <w:ind w:left="1985" w:hanging="1985"/>
    </w:pPr>
  </w:style>
  <w:style w:type="paragraph" w:styleId="TOC7">
    <w:name w:val="toc 7"/>
    <w:basedOn w:val="TOC6"/>
    <w:next w:val="Normal"/>
    <w:semiHidden/>
    <w:rsid w:val="00343D90"/>
    <w:pPr>
      <w:ind w:left="2268" w:hanging="2268"/>
    </w:pPr>
  </w:style>
  <w:style w:type="paragraph" w:styleId="TOC8">
    <w:name w:val="toc 8"/>
    <w:basedOn w:val="TOC1"/>
    <w:semiHidden/>
    <w:rsid w:val="00343D90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343D90"/>
    <w:pPr>
      <w:ind w:left="1418" w:hanging="1418"/>
    </w:pPr>
  </w:style>
  <w:style w:type="paragraph" w:customStyle="1" w:styleId="TT">
    <w:name w:val="TT"/>
    <w:basedOn w:val="Normal"/>
    <w:next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960"/>
      <w:jc w:val="center"/>
      <w:textAlignment w:val="baseline"/>
    </w:pPr>
    <w:rPr>
      <w:rFonts w:eastAsia="Times New Roman"/>
      <w:b/>
      <w:lang w:eastAsia="en-US"/>
    </w:rPr>
  </w:style>
  <w:style w:type="paragraph" w:customStyle="1" w:styleId="ZA">
    <w:name w:val="ZA"/>
    <w:rsid w:val="00343D9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343D90"/>
    <w:pPr>
      <w:tabs>
        <w:tab w:val="left" w:pos="5387"/>
        <w:tab w:val="left" w:pos="6804"/>
      </w:tabs>
      <w:overflowPunct w:val="0"/>
      <w:autoSpaceDE w:val="0"/>
      <w:autoSpaceDN w:val="0"/>
      <w:adjustRightInd w:val="0"/>
      <w:spacing w:after="240" w:line="240" w:lineRule="atLeast"/>
      <w:textAlignment w:val="baseline"/>
    </w:pPr>
    <w:rPr>
      <w:rFonts w:ascii="Arial" w:eastAsia="Times New Roman" w:hAnsi="Arial"/>
      <w:b/>
      <w:sz w:val="32"/>
      <w:lang w:eastAsia="en-US"/>
    </w:rPr>
  </w:style>
  <w:style w:type="paragraph" w:customStyle="1" w:styleId="ZC">
    <w:name w:val="ZC"/>
    <w:rsid w:val="00343D9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Times New Roman" w:hAnsi="Arial"/>
      <w:lang w:eastAsia="en-US"/>
    </w:rPr>
  </w:style>
  <w:style w:type="character" w:customStyle="1" w:styleId="ZGSM">
    <w:name w:val="ZGSM"/>
    <w:rsid w:val="00343D90"/>
    <w:rPr>
      <w:rFonts w:cs="Times New Roman"/>
      <w:kern w:val="0"/>
      <w:szCs w:val="20"/>
    </w:rPr>
  </w:style>
  <w:style w:type="paragraph" w:customStyle="1" w:styleId="ZK">
    <w:name w:val="ZK"/>
    <w:rsid w:val="00343D9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Times New Roman" w:hAnsi="Arial"/>
      <w:lang w:eastAsia="en-US"/>
    </w:rPr>
  </w:style>
  <w:style w:type="paragraph" w:customStyle="1" w:styleId="ZT">
    <w:name w:val="ZT"/>
    <w:rsid w:val="00343D90"/>
    <w:pPr>
      <w:overflowPunct w:val="0"/>
      <w:autoSpaceDE w:val="0"/>
      <w:autoSpaceDN w:val="0"/>
      <w:adjustRightInd w:val="0"/>
      <w:spacing w:after="96" w:line="240" w:lineRule="atLeast"/>
      <w:jc w:val="center"/>
      <w:textAlignment w:val="baseline"/>
    </w:pPr>
    <w:rPr>
      <w:rFonts w:ascii="Arial" w:eastAsia="Times New Roman" w:hAnsi="Arial"/>
      <w:b/>
      <w:sz w:val="32"/>
      <w:lang w:eastAsia="en-US"/>
    </w:rPr>
  </w:style>
  <w:style w:type="paragraph" w:customStyle="1" w:styleId="ZU">
    <w:name w:val="ZU"/>
    <w:rsid w:val="00343D90"/>
    <w:pPr>
      <w:overflowPunct w:val="0"/>
      <w:autoSpaceDE w:val="0"/>
      <w:autoSpaceDN w:val="0"/>
      <w:adjustRightInd w:val="0"/>
      <w:spacing w:before="480" w:after="240" w:line="240" w:lineRule="atLeast"/>
      <w:ind w:left="510" w:right="113" w:hanging="510"/>
      <w:textAlignment w:val="baseline"/>
    </w:pPr>
    <w:rPr>
      <w:rFonts w:ascii="Arial" w:eastAsia="Times New Roman" w:hAnsi="Arial"/>
      <w:lang w:eastAsia="en-US"/>
    </w:rPr>
  </w:style>
  <w:style w:type="paragraph" w:customStyle="1" w:styleId="AP">
    <w:name w:val="AP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ind w:left="2127" w:hanging="2127"/>
    </w:pPr>
    <w:rPr>
      <w:b/>
      <w:color w:val="FF0000"/>
    </w:rPr>
  </w:style>
  <w:style w:type="paragraph" w:customStyle="1" w:styleId="NormTop">
    <w:name w:val="NormTop"/>
    <w:basedOn w:val="Normal"/>
    <w:next w:val="Normal"/>
    <w:rsid w:val="00343D90"/>
    <w:pPr>
      <w:keepNext/>
      <w:keepLines/>
      <w:pBdr>
        <w:top w:val="single" w:sz="4" w:space="1" w:color="auto"/>
      </w:pBdr>
    </w:pPr>
  </w:style>
  <w:style w:type="paragraph" w:customStyle="1" w:styleId="Disc">
    <w:name w:val="Disc"/>
    <w:basedOn w:val="Normal"/>
    <w:next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</w:pPr>
    <w:rPr>
      <w:b/>
    </w:rPr>
  </w:style>
  <w:style w:type="paragraph" w:customStyle="1" w:styleId="AgendaHeader">
    <w:name w:val="AgendaHeader"/>
    <w:basedOn w:val="Normal"/>
    <w:rsid w:val="00343D90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40165E-AD99-4C3F-A76A-60EC953C1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Report.dot</Template>
  <TotalTime>7</TotalTime>
  <Pages>5</Pages>
  <Words>868</Words>
  <Characters>4948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Maurice Pope</cp:lastModifiedBy>
  <cp:revision>8</cp:revision>
  <dcterms:created xsi:type="dcterms:W3CDTF">2024-09-02T08:49:00Z</dcterms:created>
  <dcterms:modified xsi:type="dcterms:W3CDTF">2025-02-28T14:02:00Z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93</vt:lpwstr>
  </property>
  <property fmtid="{D5CDD505-2E9C-101B-9397-08002B2CF9AE}" pid="4" name="Location">
    <vt:lpwstr>Online</vt:lpwstr>
  </property>
  <property fmtid="{D5CDD505-2E9C-101B-9397-08002B2CF9AE}" pid="5" name="Country">
    <vt:lpwstr/>
  </property>
  <property fmtid="{D5CDD505-2E9C-101B-9397-08002B2CF9AE}" pid="6" name="StartDate">
    <vt:lpwstr>14th Sep 2021</vt:lpwstr>
  </property>
  <property fmtid="{D5CDD505-2E9C-101B-9397-08002B2CF9AE}" pid="7" name="EndDate">
    <vt:lpwstr>20th Sep 2021</vt:lpwstr>
  </property>
  <property fmtid="{D5CDD505-2E9C-101B-9397-08002B2CF9AE}" pid="8" name="Tdoc#">
    <vt:lpwstr>SP-210902</vt:lpwstr>
  </property>
  <property fmtid="{D5CDD505-2E9C-101B-9397-08002B2CF9AE}" pid="9" name="CrpackTitle">
    <vt:lpwstr>CRs to 23.502: 5GS_Ph1 (Rel-15) and mirror CRs</vt:lpwstr>
  </property>
  <property fmtid="{D5CDD505-2E9C-101B-9397-08002B2CF9AE}" pid="10" name="Agenda#">
    <vt:lpwstr>15</vt:lpwstr>
  </property>
  <property fmtid="{D5CDD505-2E9C-101B-9397-08002B2CF9AE}" pid="11" name="Source">
    <vt:lpwstr>SA WG2</vt:lpwstr>
  </property>
</Properties>
</file>